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57C07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74F24E9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E11070F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0F589029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1AFF402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C2C1DD9" w14:textId="6620FCDF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7229F92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63CCB1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6405F27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6004 01, Склад ПСП</w:t>
      </w:r>
    </w:p>
    <w:p w14:paraId="705E10A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9971F0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D43468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FC4994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43B492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31B616D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87D43D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D52A8B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66EA82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34C4DB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E23793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57F3041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0126EEA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1A84586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DDED2F4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02E2FA5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96F978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DD4691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FF4C3F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4B16A19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06AF02A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0C02803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D4801F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13F9460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5752E22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07A0002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65A3951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125B759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32CF67E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3C5CD5E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73211F1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35.4</w:t>
      </w:r>
    </w:p>
    <w:p w14:paraId="140AF48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301400</w:t>
      </w:r>
    </w:p>
    <w:p w14:paraId="609CB06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327CE70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1D2469B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35.4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0.0529</w:t>
      </w:r>
    </w:p>
    <w:p w14:paraId="596A3BD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0.2 · 1 · 0.1 · 1 · 0.7 · 301400 · (1-0.8) = </w:t>
      </w:r>
      <w:r w:rsidRPr="003E3662">
        <w:rPr>
          <w:rFonts w:ascii="Arial" w:hAnsi="Arial" w:cs="Arial"/>
          <w:b/>
          <w:color w:val="000000"/>
        </w:rPr>
        <w:t>0.972</w:t>
      </w:r>
    </w:p>
    <w:p w14:paraId="7C2D407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ACFFED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0.0529</w:t>
      </w:r>
    </w:p>
    <w:p w14:paraId="1309677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+ 0.972 = </w:t>
      </w:r>
      <w:r w:rsidRPr="003E3662">
        <w:rPr>
          <w:rFonts w:ascii="Arial" w:hAnsi="Arial" w:cs="Arial"/>
          <w:b/>
          <w:color w:val="000000"/>
        </w:rPr>
        <w:t>0.972</w:t>
      </w:r>
    </w:p>
    <w:p w14:paraId="4CB95F2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9B47A8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D5BF28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C36FB5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CFCD42B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7AEAE4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7AE2E21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3D0515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9C44AC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200C0A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013BAB7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41B768E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02A31AA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6457244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3C6F1B8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61DBE16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6F6FE6D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5771B13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73D0595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33000</w:t>
      </w:r>
    </w:p>
    <w:p w14:paraId="68A0CE4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6259D6A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2EDBD3D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4823CE8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14DAE27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3C5377A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6E6CA1D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0.2 · 0.002 · 33000 · (1-0.8) = </w:t>
      </w:r>
      <w:r w:rsidRPr="003E3662">
        <w:rPr>
          <w:rFonts w:ascii="Arial" w:hAnsi="Arial" w:cs="Arial"/>
          <w:b/>
          <w:color w:val="000000"/>
        </w:rPr>
        <w:t>6.12</w:t>
      </w:r>
    </w:p>
    <w:p w14:paraId="0CFB7CF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0.2 · 0.002 · 33000 · (365-(60 + 60)) · (1-0.8) = </w:t>
      </w:r>
      <w:r w:rsidRPr="003E3662">
        <w:rPr>
          <w:rFonts w:ascii="Arial" w:hAnsi="Arial" w:cs="Arial"/>
          <w:b/>
          <w:color w:val="000000"/>
        </w:rPr>
        <w:t>77.8</w:t>
      </w:r>
    </w:p>
    <w:p w14:paraId="274B4F7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0.0529 + 6.12 = </w:t>
      </w:r>
      <w:r w:rsidRPr="003E3662">
        <w:rPr>
          <w:rFonts w:ascii="Arial" w:hAnsi="Arial" w:cs="Arial"/>
          <w:b/>
          <w:color w:val="000000"/>
        </w:rPr>
        <w:t>6.17</w:t>
      </w:r>
    </w:p>
    <w:p w14:paraId="28E636B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0.972 + 77.8 = </w:t>
      </w:r>
      <w:r w:rsidRPr="003E3662">
        <w:rPr>
          <w:rFonts w:ascii="Arial" w:hAnsi="Arial" w:cs="Arial"/>
          <w:b/>
          <w:color w:val="000000"/>
        </w:rPr>
        <w:t>78.8</w:t>
      </w:r>
    </w:p>
    <w:p w14:paraId="3290FF7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DB2D26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34B935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78.8 = </w:t>
      </w:r>
      <w:r w:rsidRPr="003E3662">
        <w:rPr>
          <w:rFonts w:ascii="Arial" w:hAnsi="Arial" w:cs="Arial"/>
          <w:b/>
          <w:color w:val="000000"/>
        </w:rPr>
        <w:t>31.5</w:t>
      </w:r>
    </w:p>
    <w:p w14:paraId="1D3E02D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6.17 = </w:t>
      </w:r>
      <w:r w:rsidRPr="003E3662">
        <w:rPr>
          <w:rFonts w:ascii="Arial" w:hAnsi="Arial" w:cs="Arial"/>
          <w:b/>
          <w:color w:val="000000"/>
        </w:rPr>
        <w:t>2.47</w:t>
      </w:r>
    </w:p>
    <w:p w14:paraId="3E01A41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C9A305B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1917943B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6C62" w14:textId="389E4B9D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B5B4" w14:textId="2BC79802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ACE2" w14:textId="231F53A1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228E" w14:textId="03D8053C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7D13F469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7DDC" w14:textId="019450FE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0F88" w14:textId="31F3C2A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8723" w14:textId="6F7FDBE8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2.47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FC11" w14:textId="17244B0F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31.5</w:t>
            </w:r>
          </w:p>
        </w:tc>
      </w:tr>
    </w:tbl>
    <w:p w14:paraId="0376AD14" w14:textId="66602C61" w:rsidR="003E3662" w:rsidRPr="003E3662" w:rsidRDefault="003E3662" w:rsidP="003E3662">
      <w:pPr>
        <w:rPr>
          <w:color w:val="000000"/>
          <w:sz w:val="22"/>
        </w:rPr>
      </w:pPr>
    </w:p>
    <w:p w14:paraId="4B572E3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920357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11C2B25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29F1E33B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0596929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87997B2" w14:textId="6B2D9D04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1A836CD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0E95C8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6008</w:t>
      </w:r>
    </w:p>
    <w:p w14:paraId="1935242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6008 01, Склад ПСП</w:t>
      </w:r>
    </w:p>
    <w:p w14:paraId="2EA7598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604B34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606806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0CD144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2FAD64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450807D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F7B2C9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295DEC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334FBF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AF04B2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BEECC0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78F7BA0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0405021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9BDD821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CD47DE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4ECF47D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1A1331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6B29AD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495967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384CB36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597C596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5B86C94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6112533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3CDB88E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0950D97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7EEE582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3B34348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40ECD02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2E635A4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5F64BDD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21283ED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5.15</w:t>
      </w:r>
    </w:p>
    <w:p w14:paraId="18FB593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43840</w:t>
      </w:r>
    </w:p>
    <w:p w14:paraId="1594C8E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023BAFD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0D4C59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5.15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0.00769</w:t>
      </w:r>
    </w:p>
    <w:p w14:paraId="5111500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0.2 · 1 · 0.1 · 1 · 0.7 · 43840 · (1-0.8) = </w:t>
      </w:r>
      <w:r w:rsidRPr="003E3662">
        <w:rPr>
          <w:rFonts w:ascii="Arial" w:hAnsi="Arial" w:cs="Arial"/>
          <w:b/>
          <w:color w:val="000000"/>
        </w:rPr>
        <w:t>0.1414</w:t>
      </w:r>
    </w:p>
    <w:p w14:paraId="350CC0B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13DB2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0.00769</w:t>
      </w:r>
    </w:p>
    <w:p w14:paraId="376E580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+ 0.1414 = </w:t>
      </w:r>
      <w:r w:rsidRPr="003E3662">
        <w:rPr>
          <w:rFonts w:ascii="Arial" w:hAnsi="Arial" w:cs="Arial"/>
          <w:b/>
          <w:color w:val="000000"/>
        </w:rPr>
        <w:t>0.1414</w:t>
      </w:r>
    </w:p>
    <w:p w14:paraId="2737212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7A38F5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E23E72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CE1EDC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27ABAC6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D0B921C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6E36EAA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E5EE54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463987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FE9232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7EE6B09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1EE771F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13E1F2B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2E59FF0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777C9F0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49568E6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7C8EC7E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13512A9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7BA7251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5000</w:t>
      </w:r>
    </w:p>
    <w:p w14:paraId="25FE16D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1C2334C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485C187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028803F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69DC989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7DD32A3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75E2F66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0.2 · 0.002 · 5000 · (1-0.8) = </w:t>
      </w:r>
      <w:r w:rsidRPr="003E3662">
        <w:rPr>
          <w:rFonts w:ascii="Arial" w:hAnsi="Arial" w:cs="Arial"/>
          <w:b/>
          <w:color w:val="000000"/>
        </w:rPr>
        <w:t>0.928</w:t>
      </w:r>
    </w:p>
    <w:p w14:paraId="6F9EE4D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0.2 · 0.002 · 5000 · (365-(60 + 60)) · (1-0.8) = </w:t>
      </w:r>
      <w:r w:rsidRPr="003E3662">
        <w:rPr>
          <w:rFonts w:ascii="Arial" w:hAnsi="Arial" w:cs="Arial"/>
          <w:b/>
          <w:color w:val="000000"/>
        </w:rPr>
        <w:t>11.79</w:t>
      </w:r>
    </w:p>
    <w:p w14:paraId="0A47BD6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0.00769 + 0.928 = </w:t>
      </w:r>
      <w:r w:rsidRPr="003E3662">
        <w:rPr>
          <w:rFonts w:ascii="Arial" w:hAnsi="Arial" w:cs="Arial"/>
          <w:b/>
          <w:color w:val="000000"/>
        </w:rPr>
        <w:t>0.936</w:t>
      </w:r>
    </w:p>
    <w:p w14:paraId="2A80FD9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0.1414 + 11.79 = </w:t>
      </w:r>
      <w:r w:rsidRPr="003E3662">
        <w:rPr>
          <w:rFonts w:ascii="Arial" w:hAnsi="Arial" w:cs="Arial"/>
          <w:b/>
          <w:color w:val="000000"/>
        </w:rPr>
        <w:t>11.93</w:t>
      </w:r>
    </w:p>
    <w:p w14:paraId="202F598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D2FAE0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DB9A38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11.93 = </w:t>
      </w:r>
      <w:r w:rsidRPr="003E3662">
        <w:rPr>
          <w:rFonts w:ascii="Arial" w:hAnsi="Arial" w:cs="Arial"/>
          <w:b/>
          <w:color w:val="000000"/>
        </w:rPr>
        <w:t>4.77</w:t>
      </w:r>
    </w:p>
    <w:p w14:paraId="5CE13BB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0.936 = </w:t>
      </w:r>
      <w:r w:rsidRPr="003E3662">
        <w:rPr>
          <w:rFonts w:ascii="Arial" w:hAnsi="Arial" w:cs="Arial"/>
          <w:b/>
          <w:color w:val="000000"/>
        </w:rPr>
        <w:t>0.3744</w:t>
      </w:r>
    </w:p>
    <w:p w14:paraId="4713361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793E3B3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42DD31C6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08DA" w14:textId="3ACB3FE3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77C0" w14:textId="225EC1D5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D173" w14:textId="283EBE1B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F44D" w14:textId="0A0FCE5B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1D07F70D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D545" w14:textId="559D69E4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46F23" w14:textId="12F42433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7EF5" w14:textId="3B1D803C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0.3744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76C3" w14:textId="75CD511D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4.77</w:t>
            </w:r>
          </w:p>
        </w:tc>
      </w:tr>
    </w:tbl>
    <w:p w14:paraId="12936C58" w14:textId="60ADC523" w:rsidR="003E3662" w:rsidRPr="003E3662" w:rsidRDefault="003E3662" w:rsidP="003E3662">
      <w:pPr>
        <w:rPr>
          <w:color w:val="000000"/>
          <w:sz w:val="22"/>
        </w:rPr>
      </w:pPr>
    </w:p>
    <w:p w14:paraId="26B8A89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2579119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2E4E11AE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6BBD9BF4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61AD3B9B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70726F8A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09137EB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82555E3" w14:textId="662A8AF4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5C19139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670DED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6012</w:t>
      </w:r>
    </w:p>
    <w:p w14:paraId="6A84E24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6012 01, Склад ПСП</w:t>
      </w:r>
    </w:p>
    <w:p w14:paraId="6F56614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C9D9B7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26AF3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129A7F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6C5B24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497BA6C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C7CFB1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225693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FBB7D3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FD1B23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CA2CC0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2B4E8DB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52D3CD6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CE15596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BC8E71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0F7CFE8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25824B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7FDA88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410C42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4EE8DD1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4D93447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6EA26F2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45582D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36DE36A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4C578AB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2159784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066A5D6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271649E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386F8FD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65E4F4E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73F5D5D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3.22</w:t>
      </w:r>
    </w:p>
    <w:p w14:paraId="195CA60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27400</w:t>
      </w:r>
    </w:p>
    <w:p w14:paraId="02E5D05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45A8AA3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225FFA0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3.22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0.00481</w:t>
      </w:r>
    </w:p>
    <w:p w14:paraId="607E837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0.2 · 1 · 0.1 · 1 · 0.7 · 27400 · (1-0.8) = </w:t>
      </w:r>
      <w:r w:rsidRPr="003E3662">
        <w:rPr>
          <w:rFonts w:ascii="Arial" w:hAnsi="Arial" w:cs="Arial"/>
          <w:b/>
          <w:color w:val="000000"/>
        </w:rPr>
        <w:t>0.0884</w:t>
      </w:r>
    </w:p>
    <w:p w14:paraId="04FFBDE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FB79EF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0.00481</w:t>
      </w:r>
    </w:p>
    <w:p w14:paraId="5E7C851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+ 0.0884 = </w:t>
      </w:r>
      <w:r w:rsidRPr="003E3662">
        <w:rPr>
          <w:rFonts w:ascii="Arial" w:hAnsi="Arial" w:cs="Arial"/>
          <w:b/>
          <w:color w:val="000000"/>
        </w:rPr>
        <w:t>0.0884</w:t>
      </w:r>
    </w:p>
    <w:p w14:paraId="5D7E3DB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09E668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A386AA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B8FA1E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25E281E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8E493E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6E415F9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B95A15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7C14F4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4E59C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555DAD8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2DC86CD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1C93FBB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0CB08B5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186BFB0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16D3BA0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45E809F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3762EFB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299124E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3000</w:t>
      </w:r>
    </w:p>
    <w:p w14:paraId="3F8D454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02CCFFD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1079FE6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12EC9AC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4B114BD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2753ADA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6E536EB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0.2 · 0.002 · 3000 · (1-0.8) = </w:t>
      </w:r>
      <w:r w:rsidRPr="003E3662">
        <w:rPr>
          <w:rFonts w:ascii="Arial" w:hAnsi="Arial" w:cs="Arial"/>
          <w:b/>
          <w:color w:val="000000"/>
        </w:rPr>
        <w:t>0.557</w:t>
      </w:r>
    </w:p>
    <w:p w14:paraId="5F66D77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0.2 · 0.002 · 3000 · (365-(60 + 60)) · (1-0.8) = </w:t>
      </w:r>
      <w:r w:rsidRPr="003E3662">
        <w:rPr>
          <w:rFonts w:ascii="Arial" w:hAnsi="Arial" w:cs="Arial"/>
          <w:b/>
          <w:color w:val="000000"/>
        </w:rPr>
        <w:t>7.07</w:t>
      </w:r>
    </w:p>
    <w:p w14:paraId="6AF6D72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0.00481 + 0.557 = </w:t>
      </w:r>
      <w:r w:rsidRPr="003E3662">
        <w:rPr>
          <w:rFonts w:ascii="Arial" w:hAnsi="Arial" w:cs="Arial"/>
          <w:b/>
          <w:color w:val="000000"/>
        </w:rPr>
        <w:t>0.562</w:t>
      </w:r>
    </w:p>
    <w:p w14:paraId="27A5F54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0.0884 + 7.07 = </w:t>
      </w:r>
      <w:r w:rsidRPr="003E3662">
        <w:rPr>
          <w:rFonts w:ascii="Arial" w:hAnsi="Arial" w:cs="Arial"/>
          <w:b/>
          <w:color w:val="000000"/>
        </w:rPr>
        <w:t>7.16</w:t>
      </w:r>
    </w:p>
    <w:p w14:paraId="5124B9E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56D4EF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70165B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7.16 = </w:t>
      </w:r>
      <w:r w:rsidRPr="003E3662">
        <w:rPr>
          <w:rFonts w:ascii="Arial" w:hAnsi="Arial" w:cs="Arial"/>
          <w:b/>
          <w:color w:val="000000"/>
        </w:rPr>
        <w:t>2.864</w:t>
      </w:r>
    </w:p>
    <w:p w14:paraId="0A66AEA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0.562 = </w:t>
      </w:r>
      <w:r w:rsidRPr="003E3662">
        <w:rPr>
          <w:rFonts w:ascii="Arial" w:hAnsi="Arial" w:cs="Arial"/>
          <w:b/>
          <w:color w:val="000000"/>
        </w:rPr>
        <w:t>0.225</w:t>
      </w:r>
    </w:p>
    <w:p w14:paraId="447BA15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8EEA338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3102AC6B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A388" w14:textId="4E9D4ADB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7745" w14:textId="034D8010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43E4" w14:textId="4F36AABF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7A03" w14:textId="7F413F6C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47ACAB7A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9AF2" w14:textId="463B37DE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00D34" w14:textId="68DB239A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752F" w14:textId="39F1B0A0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0.225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5820" w14:textId="0811B043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2.864</w:t>
            </w:r>
          </w:p>
        </w:tc>
      </w:tr>
    </w:tbl>
    <w:p w14:paraId="0570B672" w14:textId="29A3AE6B" w:rsidR="003E3662" w:rsidRPr="003E3662" w:rsidRDefault="003E3662" w:rsidP="003E3662">
      <w:pPr>
        <w:rPr>
          <w:color w:val="000000"/>
          <w:sz w:val="22"/>
        </w:rPr>
      </w:pPr>
    </w:p>
    <w:p w14:paraId="2FD06A4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5C972BF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52F8F2C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42847A6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7DA0E940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153E074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926B461" w14:textId="6BF98419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0DEBB64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82D738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6016</w:t>
      </w:r>
    </w:p>
    <w:p w14:paraId="4CF113B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6016 01, Склад ПСП</w:t>
      </w:r>
    </w:p>
    <w:p w14:paraId="055C09B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909204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8DC622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89C3FF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A549D2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1949B26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2FF637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E7619E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A51847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4C66CC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627F56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01A0B72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2A55A80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FBC1C8C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3E3662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C31EA32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4B56944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B217EB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40CE8A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41CCEA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0E9DAB9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3595541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4D938E6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189664C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4198AF7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6D71ABC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4F19CBC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08AA669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01F415B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288E914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07D8AEB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572C7B5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26.4</w:t>
      </w:r>
    </w:p>
    <w:p w14:paraId="745CFA6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224680</w:t>
      </w:r>
    </w:p>
    <w:p w14:paraId="699079D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2E81733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4404460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26.4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0.0394</w:t>
      </w:r>
    </w:p>
    <w:p w14:paraId="676A3D7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0.2 · 1 · 0.1 · 1 · 0.7 · 224680 · (1-0.8) = </w:t>
      </w:r>
      <w:r w:rsidRPr="003E3662">
        <w:rPr>
          <w:rFonts w:ascii="Arial" w:hAnsi="Arial" w:cs="Arial"/>
          <w:b/>
          <w:color w:val="000000"/>
        </w:rPr>
        <w:t>0.725</w:t>
      </w:r>
    </w:p>
    <w:p w14:paraId="0ADD878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7D68A1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0.0394</w:t>
      </w:r>
    </w:p>
    <w:p w14:paraId="192EE55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+ 0.725 = </w:t>
      </w:r>
      <w:r w:rsidRPr="003E3662">
        <w:rPr>
          <w:rFonts w:ascii="Arial" w:hAnsi="Arial" w:cs="Arial"/>
          <w:b/>
          <w:color w:val="000000"/>
        </w:rPr>
        <w:t>0.725</w:t>
      </w:r>
    </w:p>
    <w:p w14:paraId="11BCFEA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0EED9A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D90104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9263E4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E3C0D4F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469855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2790D82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FDF93E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AAD83F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0D77BE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0C2AA34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4E19E80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2E0C241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13F69E4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6DCF6B9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3161E27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27F7A4B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05710A8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50872D4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25000</w:t>
      </w:r>
    </w:p>
    <w:p w14:paraId="51D4527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656A890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3DD8C02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72B92F5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5799208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69C1936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7E413F7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0.2 · 0.002 · 25000 · (1-0.8) = </w:t>
      </w:r>
      <w:r w:rsidRPr="003E3662">
        <w:rPr>
          <w:rFonts w:ascii="Arial" w:hAnsi="Arial" w:cs="Arial"/>
          <w:b/>
          <w:color w:val="000000"/>
        </w:rPr>
        <w:t>4.64</w:t>
      </w:r>
    </w:p>
    <w:p w14:paraId="4352DEE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0.2 · 0.002 · 25000 · (365-(60 + 60)) · (1-0.8) = </w:t>
      </w:r>
      <w:r w:rsidRPr="003E3662">
        <w:rPr>
          <w:rFonts w:ascii="Arial" w:hAnsi="Arial" w:cs="Arial"/>
          <w:b/>
          <w:color w:val="000000"/>
        </w:rPr>
        <w:t>58.9</w:t>
      </w:r>
    </w:p>
    <w:p w14:paraId="3E6BE39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0.0394 + 4.64 = </w:t>
      </w:r>
      <w:r w:rsidRPr="003E3662">
        <w:rPr>
          <w:rFonts w:ascii="Arial" w:hAnsi="Arial" w:cs="Arial"/>
          <w:b/>
          <w:color w:val="000000"/>
        </w:rPr>
        <w:t>4.68</w:t>
      </w:r>
    </w:p>
    <w:p w14:paraId="032BAC5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0.725 + 58.9 = </w:t>
      </w:r>
      <w:r w:rsidRPr="003E3662">
        <w:rPr>
          <w:rFonts w:ascii="Arial" w:hAnsi="Arial" w:cs="Arial"/>
          <w:b/>
          <w:color w:val="000000"/>
        </w:rPr>
        <w:t>59.6</w:t>
      </w:r>
    </w:p>
    <w:p w14:paraId="5516C84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040EF9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B32CE2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59.6 = </w:t>
      </w:r>
      <w:r w:rsidRPr="003E3662">
        <w:rPr>
          <w:rFonts w:ascii="Arial" w:hAnsi="Arial" w:cs="Arial"/>
          <w:b/>
          <w:color w:val="000000"/>
        </w:rPr>
        <w:t>23.84</w:t>
      </w:r>
    </w:p>
    <w:p w14:paraId="0D1CE59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4.68 = </w:t>
      </w:r>
      <w:r w:rsidRPr="003E3662">
        <w:rPr>
          <w:rFonts w:ascii="Arial" w:hAnsi="Arial" w:cs="Arial"/>
          <w:b/>
          <w:color w:val="000000"/>
        </w:rPr>
        <w:t>1.872</w:t>
      </w:r>
    </w:p>
    <w:p w14:paraId="2999569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EEA65CD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44462E42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1051" w14:textId="53697E01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9E22" w14:textId="1113D903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6CB9" w14:textId="41790A1A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BE1C" w14:textId="5B856242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4B609F72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075E" w14:textId="54D1AD02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9A74" w14:textId="0AE70257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5744" w14:textId="5B518A90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1.872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A0BF" w14:textId="623D90AD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23.84</w:t>
            </w:r>
          </w:p>
        </w:tc>
      </w:tr>
    </w:tbl>
    <w:p w14:paraId="0766FB91" w14:textId="6EE418EF" w:rsidR="003E3662" w:rsidRPr="003E3662" w:rsidRDefault="003E3662" w:rsidP="003E3662">
      <w:pPr>
        <w:rPr>
          <w:color w:val="000000"/>
          <w:sz w:val="22"/>
        </w:rPr>
      </w:pPr>
    </w:p>
    <w:p w14:paraId="085C932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ECA0D23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2E5E712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E070AB9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2482245A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74BAB82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EC4CB55" w14:textId="61A25A34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0DF696A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D1BE7D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6020</w:t>
      </w:r>
    </w:p>
    <w:p w14:paraId="7E46CEE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6020 01, Склад ПСП</w:t>
      </w:r>
    </w:p>
    <w:p w14:paraId="412B35F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C692D4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F83644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0ED67B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A66757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12857C6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049403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1980ED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AC16B5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D95363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042AAB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6BD5DBA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0F3857B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6A7929F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0567321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35CF403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E9C484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006CE1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910023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6A08522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5390F53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2FC3965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1E95A5F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78EC4C4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2D70A60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74ED057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26DDFF8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05CD427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20C7B1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5B5A63C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404DCEC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60.46</w:t>
      </w:r>
    </w:p>
    <w:p w14:paraId="34A642B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515120</w:t>
      </w:r>
    </w:p>
    <w:p w14:paraId="4F5023C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69A3E25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20CB0D8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60.46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0.0903</w:t>
      </w:r>
    </w:p>
    <w:p w14:paraId="024F612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0.2 · 1 · 0.1 · 1 · 0.7 · 515120 · (1-0.8) = </w:t>
      </w:r>
      <w:r w:rsidRPr="003E3662">
        <w:rPr>
          <w:rFonts w:ascii="Arial" w:hAnsi="Arial" w:cs="Arial"/>
          <w:b/>
          <w:color w:val="000000"/>
        </w:rPr>
        <w:t>1.66</w:t>
      </w:r>
    </w:p>
    <w:p w14:paraId="1081E12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621584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0.0903</w:t>
      </w:r>
    </w:p>
    <w:p w14:paraId="415C1E4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+ 1.66 = </w:t>
      </w:r>
      <w:r w:rsidRPr="003E3662">
        <w:rPr>
          <w:rFonts w:ascii="Arial" w:hAnsi="Arial" w:cs="Arial"/>
          <w:b/>
          <w:color w:val="000000"/>
        </w:rPr>
        <w:t>1.66</w:t>
      </w:r>
    </w:p>
    <w:p w14:paraId="2250CB1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A17029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BC37EE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3D956F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95259B8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AE7A18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1203800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6C5B6E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EB9DA5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BC7F2C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4783356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6D42DDF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29D81AF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445B564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1C31A53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624DE1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7078338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200</w:t>
      </w:r>
    </w:p>
    <w:p w14:paraId="5B35994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0.2</w:t>
      </w:r>
    </w:p>
    <w:p w14:paraId="4739F8B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57000</w:t>
      </w:r>
    </w:p>
    <w:p w14:paraId="5DC64AA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3E172B2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41B0046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26D168A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32AE5C2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443AAB7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77924E7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0.2 · 0.002 · 57000 · (1-0.8) = </w:t>
      </w:r>
      <w:r w:rsidRPr="003E3662">
        <w:rPr>
          <w:rFonts w:ascii="Arial" w:hAnsi="Arial" w:cs="Arial"/>
          <w:b/>
          <w:color w:val="000000"/>
        </w:rPr>
        <w:t>10.58</w:t>
      </w:r>
    </w:p>
    <w:p w14:paraId="2DD9291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0.2 · 0.002 · 57000 · (365-(60 + 60)) · (1-0.8) = </w:t>
      </w:r>
      <w:r w:rsidRPr="003E3662">
        <w:rPr>
          <w:rFonts w:ascii="Arial" w:hAnsi="Arial" w:cs="Arial"/>
          <w:b/>
          <w:color w:val="000000"/>
        </w:rPr>
        <w:t>134.4</w:t>
      </w:r>
    </w:p>
    <w:p w14:paraId="084AC1A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0.0903 + 10.58 = </w:t>
      </w:r>
      <w:r w:rsidRPr="003E3662">
        <w:rPr>
          <w:rFonts w:ascii="Arial" w:hAnsi="Arial" w:cs="Arial"/>
          <w:b/>
          <w:color w:val="000000"/>
        </w:rPr>
        <w:t>10.67</w:t>
      </w:r>
    </w:p>
    <w:p w14:paraId="383F8F0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1.66 + 134.4 = </w:t>
      </w:r>
      <w:r w:rsidRPr="003E3662">
        <w:rPr>
          <w:rFonts w:ascii="Arial" w:hAnsi="Arial" w:cs="Arial"/>
          <w:b/>
          <w:color w:val="000000"/>
        </w:rPr>
        <w:t>136.1</w:t>
      </w:r>
    </w:p>
    <w:p w14:paraId="479DEC9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A00699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1AB3E1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136.1 = </w:t>
      </w:r>
      <w:r w:rsidRPr="003E3662">
        <w:rPr>
          <w:rFonts w:ascii="Arial" w:hAnsi="Arial" w:cs="Arial"/>
          <w:b/>
          <w:color w:val="000000"/>
        </w:rPr>
        <w:t>54.4</w:t>
      </w:r>
    </w:p>
    <w:p w14:paraId="2C522E2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10.67 = </w:t>
      </w:r>
      <w:r w:rsidRPr="003E3662">
        <w:rPr>
          <w:rFonts w:ascii="Arial" w:hAnsi="Arial" w:cs="Arial"/>
          <w:b/>
          <w:color w:val="000000"/>
        </w:rPr>
        <w:t>4.27</w:t>
      </w:r>
    </w:p>
    <w:p w14:paraId="7172222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304ED4D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7DE61B36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7DF5" w14:textId="7FAEEB3D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FF2B" w14:textId="7483707A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BF6" w14:textId="717EF91F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8DB4" w14:textId="2F27FD65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3094A037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48D7" w14:textId="50D3284F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54EC" w14:textId="4FBE3FB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9C1B" w14:textId="509FCB64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4.27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7E64" w14:textId="1D4A88BB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54.4</w:t>
            </w:r>
          </w:p>
        </w:tc>
      </w:tr>
    </w:tbl>
    <w:p w14:paraId="3F9D6BBB" w14:textId="4F6C39C3" w:rsidR="003E3662" w:rsidRPr="003E3662" w:rsidRDefault="003E3662" w:rsidP="003E3662">
      <w:pPr>
        <w:rPr>
          <w:color w:val="000000"/>
          <w:sz w:val="22"/>
        </w:rPr>
      </w:pPr>
    </w:p>
    <w:p w14:paraId="02D0BC8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530FE2F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30195B7D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02C15B29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551B6391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0362148C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73097DB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DB7F941" w14:textId="5D3FF771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5CFEA48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FDD5B8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6021</w:t>
      </w:r>
    </w:p>
    <w:p w14:paraId="665F696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6021 01, Бульдозер</w:t>
      </w:r>
    </w:p>
    <w:p w14:paraId="5433970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A92B1A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03EC2E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B4DC3A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347B8C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0F30201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4064A7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2E1F4F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CD25DD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63358B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31D260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6674886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79A68CE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23DB9F0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A337A2A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4466F02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C518C5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D9558A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B97D62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553019B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6DB4C4D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689E18B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F425E3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546BF25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0FB5C64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32C77AA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3455E49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2F0A2FF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2A1B1F7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7E8CE6F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359.3</w:t>
      </w:r>
    </w:p>
    <w:p w14:paraId="44DC02F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3061000</w:t>
      </w:r>
    </w:p>
    <w:p w14:paraId="143C73D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09FE319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5CEBB2F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359.3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2.683</w:t>
      </w:r>
    </w:p>
    <w:p w14:paraId="63B7677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1 · 1 · 0.7 · 3061000 · (1-0.8) = </w:t>
      </w:r>
      <w:r w:rsidRPr="003E3662">
        <w:rPr>
          <w:rFonts w:ascii="Arial" w:hAnsi="Arial" w:cs="Arial"/>
          <w:b/>
          <w:color w:val="000000"/>
        </w:rPr>
        <w:t>49.4</w:t>
      </w:r>
    </w:p>
    <w:p w14:paraId="7751FE0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930491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2.683</w:t>
      </w:r>
    </w:p>
    <w:p w14:paraId="5C864A3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+ 49.4 = </w:t>
      </w:r>
      <w:r w:rsidRPr="003E3662">
        <w:rPr>
          <w:rFonts w:ascii="Arial" w:hAnsi="Arial" w:cs="Arial"/>
          <w:b/>
          <w:color w:val="000000"/>
        </w:rPr>
        <w:t>49.4</w:t>
      </w:r>
    </w:p>
    <w:p w14:paraId="7FEAA9E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8A917B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872A21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49.4 = </w:t>
      </w:r>
      <w:r w:rsidRPr="003E3662">
        <w:rPr>
          <w:rFonts w:ascii="Arial" w:hAnsi="Arial" w:cs="Arial"/>
          <w:b/>
          <w:color w:val="000000"/>
        </w:rPr>
        <w:t>19.76</w:t>
      </w:r>
    </w:p>
    <w:p w14:paraId="1C58090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2.683 = </w:t>
      </w:r>
      <w:r w:rsidRPr="003E3662">
        <w:rPr>
          <w:rFonts w:ascii="Arial" w:hAnsi="Arial" w:cs="Arial"/>
          <w:b/>
          <w:color w:val="000000"/>
        </w:rPr>
        <w:t>1.073</w:t>
      </w:r>
    </w:p>
    <w:p w14:paraId="5DE6369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A372FE7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6C1AD2FA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6050" w14:textId="5C1CA500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982E" w14:textId="51F2C54B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029E" w14:textId="6987B558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1C12" w14:textId="1644EEC7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0679681B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97A0" w14:textId="7A9B869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2A0CD" w14:textId="3B87EE5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C3D8" w14:textId="68CFF13F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1.073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1A7A" w14:textId="0C66F613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19.76</w:t>
            </w:r>
          </w:p>
        </w:tc>
      </w:tr>
    </w:tbl>
    <w:p w14:paraId="05F0C0CA" w14:textId="64FAF7DD" w:rsidR="003E3662" w:rsidRPr="003E3662" w:rsidRDefault="003E3662" w:rsidP="003E3662">
      <w:pPr>
        <w:rPr>
          <w:color w:val="000000"/>
          <w:sz w:val="22"/>
        </w:rPr>
      </w:pPr>
    </w:p>
    <w:p w14:paraId="61CAFBF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A95B07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DDBD819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4AE54D0F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37A558A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564AD83" w14:textId="1E88E25C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5062F2E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A47C41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6022</w:t>
      </w:r>
    </w:p>
    <w:p w14:paraId="65FB885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6022 01, Экскаватор</w:t>
      </w:r>
    </w:p>
    <w:p w14:paraId="01F8F85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8ECA0D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D204F6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EF5B02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FFA940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1FBF8EC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B3D291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2976085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20E0EA5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514040E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26399C5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3E3662">
        <w:rPr>
          <w:b/>
          <w:i/>
          <w:color w:val="000000"/>
          <w:sz w:val="22"/>
        </w:rPr>
        <w:t xml:space="preserve">_KOLIV_ = </w:t>
      </w:r>
      <w:r w:rsidRPr="003E3662">
        <w:rPr>
          <w:rFonts w:ascii="Arial" w:hAnsi="Arial" w:cs="Arial"/>
          <w:b/>
          <w:color w:val="000000"/>
        </w:rPr>
        <w:t>1</w:t>
      </w:r>
    </w:p>
    <w:p w14:paraId="220355A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, </w:t>
      </w:r>
      <w:r w:rsidRPr="003E3662">
        <w:rPr>
          <w:b/>
          <w:i/>
          <w:color w:val="000000"/>
          <w:sz w:val="22"/>
        </w:rPr>
        <w:t xml:space="preserve">KR1 = </w:t>
      </w:r>
      <w:r w:rsidRPr="003E3662">
        <w:rPr>
          <w:rFonts w:ascii="Arial" w:hAnsi="Arial" w:cs="Arial"/>
          <w:b/>
          <w:color w:val="000000"/>
        </w:rPr>
        <w:t>10</w:t>
      </w:r>
    </w:p>
    <w:p w14:paraId="39A647A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9.4</w:t>
      </w:r>
    </w:p>
    <w:p w14:paraId="48F99AE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205FE46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519BADC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15B9B2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12E8A27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64F9DBF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34A1305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4415686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1A5367A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3E3662">
        <w:rPr>
          <w:b/>
          <w:i/>
          <w:color w:val="000000"/>
          <w:sz w:val="22"/>
        </w:rPr>
        <w:t xml:space="preserve">VMAX = </w:t>
      </w:r>
      <w:r w:rsidRPr="003E3662">
        <w:rPr>
          <w:rFonts w:ascii="Arial" w:hAnsi="Arial" w:cs="Arial"/>
          <w:b/>
          <w:color w:val="000000"/>
        </w:rPr>
        <w:t>131.1</w:t>
      </w:r>
    </w:p>
    <w:p w14:paraId="4169ADA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3E3662">
        <w:rPr>
          <w:b/>
          <w:i/>
          <w:color w:val="000000"/>
          <w:sz w:val="22"/>
        </w:rPr>
        <w:t xml:space="preserve">VGOD = </w:t>
      </w:r>
      <w:r w:rsidRPr="003E3662">
        <w:rPr>
          <w:rFonts w:ascii="Arial" w:hAnsi="Arial" w:cs="Arial"/>
          <w:b/>
          <w:color w:val="000000"/>
        </w:rPr>
        <w:t>1117000</w:t>
      </w:r>
    </w:p>
    <w:p w14:paraId="152E670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1A66EEA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09547E5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0D86CA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1D4790F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C42917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_KOLIV_ · Q · VMAX · K3 · K5 · (1-NJ) / 3600 = </w:t>
      </w:r>
      <w:r w:rsidRPr="003E3662">
        <w:rPr>
          <w:b/>
          <w:color w:val="000000"/>
        </w:rPr>
        <w:t xml:space="preserve">0.4 · 1 · 9.4 · 131.1 · 2 · 0.8 · (1-0.8) / 3600 = </w:t>
      </w:r>
      <w:r w:rsidRPr="003E3662">
        <w:rPr>
          <w:rFonts w:ascii="Arial" w:hAnsi="Arial" w:cs="Arial"/>
          <w:b/>
          <w:color w:val="000000"/>
        </w:rPr>
        <w:t>0.0438</w:t>
      </w:r>
    </w:p>
    <w:p w14:paraId="000E9F0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3E3662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1117000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3E3662">
        <w:rPr>
          <w:rFonts w:ascii="Arial" w:hAnsi="Arial" w:cs="Arial"/>
          <w:b/>
          <w:color w:val="000000"/>
        </w:rPr>
        <w:t>0.806</w:t>
      </w:r>
    </w:p>
    <w:p w14:paraId="78C4F3C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BCA101F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06B884FB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E3F7" w14:textId="6FD242C9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3207" w14:textId="7058FC4C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1255" w14:textId="20D3E360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0DEA" w14:textId="7BC6A5C6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4C48EC6C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1CD3" w14:textId="24A2BE68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A862" w14:textId="126F6716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C0B8" w14:textId="56D27F86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0.0438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3C44" w14:textId="64730AEC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0.806</w:t>
            </w:r>
          </w:p>
        </w:tc>
      </w:tr>
    </w:tbl>
    <w:p w14:paraId="0B03C5A3" w14:textId="2C76F85F" w:rsidR="003E3662" w:rsidRPr="003E3662" w:rsidRDefault="003E3662" w:rsidP="003E3662">
      <w:pPr>
        <w:rPr>
          <w:color w:val="000000"/>
          <w:sz w:val="22"/>
        </w:rPr>
      </w:pPr>
    </w:p>
    <w:p w14:paraId="122816D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042C0A4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792EDEB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E7657CA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75B7E969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411D24D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8A5BC72" w14:textId="30F3072E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6B6F170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55882C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6023</w:t>
      </w:r>
    </w:p>
    <w:p w14:paraId="2A198A5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6023 01, Самосвал</w:t>
      </w:r>
    </w:p>
    <w:p w14:paraId="33BAA9C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F243C8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E33742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5CF12A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74F23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36C3EF8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4F3483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587993E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421B808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3E3662">
        <w:rPr>
          <w:b/>
          <w:i/>
          <w:color w:val="000000"/>
          <w:sz w:val="22"/>
        </w:rPr>
        <w:t xml:space="preserve">C1 = </w:t>
      </w:r>
      <w:r w:rsidRPr="003E3662">
        <w:rPr>
          <w:rFonts w:ascii="Arial" w:hAnsi="Arial" w:cs="Arial"/>
          <w:b/>
          <w:color w:val="000000"/>
        </w:rPr>
        <w:t>1.9</w:t>
      </w:r>
    </w:p>
    <w:p w14:paraId="1256E9E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4A4F113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3E3662">
        <w:rPr>
          <w:b/>
          <w:i/>
          <w:color w:val="000000"/>
          <w:sz w:val="22"/>
        </w:rPr>
        <w:t xml:space="preserve">C2 = </w:t>
      </w:r>
      <w:r w:rsidRPr="003E3662">
        <w:rPr>
          <w:rFonts w:ascii="Arial" w:hAnsi="Arial" w:cs="Arial"/>
          <w:b/>
          <w:color w:val="000000"/>
        </w:rPr>
        <w:t>2</w:t>
      </w:r>
    </w:p>
    <w:p w14:paraId="0FEBA01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6CC8ECC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3E3662">
        <w:rPr>
          <w:b/>
          <w:i/>
          <w:color w:val="000000"/>
          <w:sz w:val="22"/>
        </w:rPr>
        <w:t xml:space="preserve">C3 = </w:t>
      </w:r>
      <w:r w:rsidRPr="003E3662">
        <w:rPr>
          <w:rFonts w:ascii="Arial" w:hAnsi="Arial" w:cs="Arial"/>
          <w:b/>
          <w:color w:val="000000"/>
        </w:rPr>
        <w:t>1</w:t>
      </w:r>
    </w:p>
    <w:p w14:paraId="2912685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3E3662">
        <w:rPr>
          <w:b/>
          <w:i/>
          <w:color w:val="000000"/>
          <w:sz w:val="22"/>
        </w:rPr>
        <w:t xml:space="preserve">N1 = </w:t>
      </w:r>
      <w:r w:rsidRPr="003E3662">
        <w:rPr>
          <w:rFonts w:ascii="Arial" w:hAnsi="Arial" w:cs="Arial"/>
          <w:b/>
          <w:color w:val="000000"/>
        </w:rPr>
        <w:t>5</w:t>
      </w:r>
    </w:p>
    <w:p w14:paraId="0DAD32B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3E3662">
        <w:rPr>
          <w:b/>
          <w:i/>
          <w:color w:val="000000"/>
          <w:sz w:val="22"/>
        </w:rPr>
        <w:t xml:space="preserve">L = </w:t>
      </w:r>
      <w:r w:rsidRPr="003E3662">
        <w:rPr>
          <w:rFonts w:ascii="Arial" w:hAnsi="Arial" w:cs="Arial"/>
          <w:b/>
          <w:color w:val="000000"/>
        </w:rPr>
        <w:t>1</w:t>
      </w:r>
    </w:p>
    <w:p w14:paraId="227D893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3E3662">
        <w:rPr>
          <w:b/>
          <w:i/>
          <w:color w:val="000000"/>
          <w:sz w:val="22"/>
        </w:rPr>
        <w:t xml:space="preserve">N = </w:t>
      </w:r>
      <w:r w:rsidRPr="003E3662">
        <w:rPr>
          <w:rFonts w:ascii="Arial" w:hAnsi="Arial" w:cs="Arial"/>
          <w:b/>
          <w:color w:val="000000"/>
        </w:rPr>
        <w:t>12</w:t>
      </w:r>
    </w:p>
    <w:p w14:paraId="2F6E0D1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3E3662">
        <w:rPr>
          <w:b/>
          <w:i/>
          <w:color w:val="000000"/>
          <w:sz w:val="22"/>
        </w:rPr>
        <w:t xml:space="preserve">C7 = </w:t>
      </w:r>
      <w:r w:rsidRPr="003E3662">
        <w:rPr>
          <w:rFonts w:ascii="Arial" w:hAnsi="Arial" w:cs="Arial"/>
          <w:b/>
          <w:color w:val="000000"/>
        </w:rPr>
        <w:t>0.01</w:t>
      </w:r>
    </w:p>
    <w:p w14:paraId="4127762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3E3662">
        <w:rPr>
          <w:b/>
          <w:i/>
          <w:color w:val="000000"/>
          <w:sz w:val="22"/>
        </w:rPr>
        <w:t xml:space="preserve">Q1 = </w:t>
      </w:r>
      <w:r w:rsidRPr="003E3662">
        <w:rPr>
          <w:rFonts w:ascii="Arial" w:hAnsi="Arial" w:cs="Arial"/>
          <w:b/>
          <w:color w:val="000000"/>
        </w:rPr>
        <w:t>1450</w:t>
      </w:r>
    </w:p>
    <w:p w14:paraId="229D54D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7B06743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635945E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3E3662">
        <w:rPr>
          <w:b/>
          <w:i/>
          <w:color w:val="000000"/>
          <w:sz w:val="22"/>
        </w:rPr>
        <w:t xml:space="preserve">C4 = </w:t>
      </w:r>
      <w:r w:rsidRPr="003E3662">
        <w:rPr>
          <w:rFonts w:ascii="Arial" w:hAnsi="Arial" w:cs="Arial"/>
          <w:b/>
          <w:color w:val="000000"/>
        </w:rPr>
        <w:t>1.45</w:t>
      </w:r>
    </w:p>
    <w:p w14:paraId="3B3282E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3E3662">
        <w:rPr>
          <w:b/>
          <w:i/>
          <w:color w:val="000000"/>
          <w:sz w:val="22"/>
        </w:rPr>
        <w:t xml:space="preserve">V1 = </w:t>
      </w:r>
      <w:r w:rsidRPr="003E3662">
        <w:rPr>
          <w:rFonts w:ascii="Arial" w:hAnsi="Arial" w:cs="Arial"/>
          <w:b/>
          <w:color w:val="000000"/>
        </w:rPr>
        <w:t>5</w:t>
      </w:r>
    </w:p>
    <w:p w14:paraId="653B1BE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3E3662">
        <w:rPr>
          <w:b/>
          <w:i/>
          <w:color w:val="000000"/>
          <w:sz w:val="22"/>
        </w:rPr>
        <w:t xml:space="preserve">V2 = </w:t>
      </w:r>
      <w:r w:rsidRPr="003E3662">
        <w:rPr>
          <w:rFonts w:ascii="Arial" w:hAnsi="Arial" w:cs="Arial"/>
          <w:b/>
          <w:color w:val="000000"/>
        </w:rPr>
        <w:t>20</w:t>
      </w:r>
    </w:p>
    <w:p w14:paraId="2BE6440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3E3662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3E3662">
        <w:rPr>
          <w:rFonts w:ascii="Arial" w:hAnsi="Arial" w:cs="Arial"/>
          <w:b/>
          <w:color w:val="000000"/>
        </w:rPr>
        <w:t>5.27</w:t>
      </w:r>
    </w:p>
    <w:p w14:paraId="67CF79F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3E3662">
        <w:rPr>
          <w:b/>
          <w:i/>
          <w:color w:val="000000"/>
          <w:sz w:val="22"/>
        </w:rPr>
        <w:t xml:space="preserve">C5 = </w:t>
      </w:r>
      <w:r w:rsidRPr="003E3662">
        <w:rPr>
          <w:rFonts w:ascii="Arial" w:hAnsi="Arial" w:cs="Arial"/>
          <w:b/>
          <w:color w:val="000000"/>
        </w:rPr>
        <w:t>1.26</w:t>
      </w:r>
    </w:p>
    <w:p w14:paraId="340FC25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20</w:t>
      </w:r>
    </w:p>
    <w:p w14:paraId="6467360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03E7D5F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5E30D86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77E5B6C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3E3662">
        <w:rPr>
          <w:b/>
          <w:i/>
          <w:color w:val="000000"/>
          <w:sz w:val="22"/>
        </w:rPr>
        <w:t xml:space="preserve">K5M = </w:t>
      </w:r>
      <w:r w:rsidRPr="003E3662">
        <w:rPr>
          <w:rFonts w:ascii="Arial" w:hAnsi="Arial" w:cs="Arial"/>
          <w:b/>
          <w:color w:val="000000"/>
        </w:rPr>
        <w:t>0.8</w:t>
      </w:r>
    </w:p>
    <w:p w14:paraId="54F41D3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69A9290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2625E30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3DA9E8A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13A8869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E40924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28B5229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C686D1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(C1 · C2 · C3 · K5 · C7 · N · L · Q1 / 3600 + C4 · C5 · K5M · Q · S · N1) = </w:t>
      </w:r>
      <w:r w:rsidRPr="003E3662">
        <w:rPr>
          <w:b/>
          <w:color w:val="000000"/>
        </w:rPr>
        <w:t xml:space="preserve">0.4 · (1.9 · 2 · 1 · 0.8 · 0.01 · 12 · 1 · 1450 / 3600 + 1.45 · 1.26 · 0.8 · 0.002 · 20 · 5) = </w:t>
      </w:r>
      <w:r w:rsidRPr="003E3662">
        <w:rPr>
          <w:rFonts w:ascii="Arial" w:hAnsi="Arial" w:cs="Arial"/>
          <w:b/>
          <w:color w:val="000000"/>
        </w:rPr>
        <w:t>0.1757</w:t>
      </w:r>
    </w:p>
    <w:p w14:paraId="4F55C00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0.0864 · G · (365-(TSP + TD)) = </w:t>
      </w:r>
      <w:r w:rsidRPr="003E3662">
        <w:rPr>
          <w:b/>
          <w:color w:val="000000"/>
        </w:rPr>
        <w:t xml:space="preserve">0.0864 · 0.1757 · (365-(60 + 60)) = </w:t>
      </w:r>
      <w:r w:rsidRPr="003E3662">
        <w:rPr>
          <w:rFonts w:ascii="Arial" w:hAnsi="Arial" w:cs="Arial"/>
          <w:b/>
          <w:color w:val="000000"/>
        </w:rPr>
        <w:t>3.72</w:t>
      </w:r>
    </w:p>
    <w:p w14:paraId="3FA06C4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4748C9F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2B7E59FB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8D83" w14:textId="294EC475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C49E" w14:textId="4DD380EA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ACB3" w14:textId="460564A1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3DEC" w14:textId="57F2433D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76A7E8A1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7AB0" w14:textId="22945570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B776" w14:textId="2F9E615C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2F7B7" w14:textId="6A09DEAF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0.1757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1D1F" w14:textId="17B0DEBB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3.72</w:t>
            </w:r>
          </w:p>
        </w:tc>
      </w:tr>
    </w:tbl>
    <w:p w14:paraId="6B2318EB" w14:textId="775D68C6" w:rsidR="003E3662" w:rsidRPr="003E3662" w:rsidRDefault="003E3662" w:rsidP="003E3662">
      <w:pPr>
        <w:rPr>
          <w:color w:val="000000"/>
          <w:sz w:val="22"/>
        </w:rPr>
      </w:pPr>
    </w:p>
    <w:p w14:paraId="495B29D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6F06F7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0A8CCB1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20D3D2AD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0E1AF73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BDF9D0C" w14:textId="0986BBD9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67B152C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502509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6024</w:t>
      </w:r>
    </w:p>
    <w:p w14:paraId="517A442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6024 01, Разгрузка, хранение</w:t>
      </w:r>
    </w:p>
    <w:p w14:paraId="227F4D4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C00D54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582BE3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36EC892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3A3B48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38AD41A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60CF5E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3AC7D8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51CF24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03D74B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6618FE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6B1EE97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5856860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662EA66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836684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4B90F38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5D9758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35C128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3D6EB2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2832C2D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6CE4CB6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4788B05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4AB4E06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5527745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6B10B0F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4D621C3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6822D54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5434A91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7A4891F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7CDFFEA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3C920CD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251.5</w:t>
      </w:r>
    </w:p>
    <w:p w14:paraId="46201E7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2142700</w:t>
      </w:r>
    </w:p>
    <w:p w14:paraId="74E7022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24E351B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17E936F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251.5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0.1878</w:t>
      </w:r>
    </w:p>
    <w:p w14:paraId="790AA33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0.1 · 1 · 0.7 · 2142700 · (1-0.8) = </w:t>
      </w:r>
      <w:r w:rsidRPr="003E3662">
        <w:rPr>
          <w:rFonts w:ascii="Arial" w:hAnsi="Arial" w:cs="Arial"/>
          <w:b/>
          <w:color w:val="000000"/>
        </w:rPr>
        <w:t>3.456</w:t>
      </w:r>
    </w:p>
    <w:p w14:paraId="702A879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6C711A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0.1878</w:t>
      </w:r>
    </w:p>
    <w:p w14:paraId="7C9AA6E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+ 3.456 = </w:t>
      </w:r>
      <w:r w:rsidRPr="003E3662">
        <w:rPr>
          <w:rFonts w:ascii="Arial" w:hAnsi="Arial" w:cs="Arial"/>
          <w:b/>
          <w:color w:val="000000"/>
        </w:rPr>
        <w:t>3.456</w:t>
      </w:r>
    </w:p>
    <w:p w14:paraId="59C6200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DA74AC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08C3784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79D11F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8683983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3E3662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7A3E2754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36919EB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BEBCCA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8FF1DF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E4AA64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75DAEF1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3ED2B0C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360419F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0879CA1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72D687A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23631A9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056F8D2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3280190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77C956C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131000</w:t>
      </w:r>
    </w:p>
    <w:p w14:paraId="01208D8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727C57B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7BA3495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252C4DE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02EE6A9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0D51B95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4F51CD7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0.1 · 0.002 · 131000 · (1-0.8) = </w:t>
      </w:r>
      <w:r w:rsidRPr="003E3662">
        <w:rPr>
          <w:rFonts w:ascii="Arial" w:hAnsi="Arial" w:cs="Arial"/>
          <w:b/>
          <w:color w:val="000000"/>
        </w:rPr>
        <w:t>12.16</w:t>
      </w:r>
    </w:p>
    <w:p w14:paraId="1A087B7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0.1 · 0.002 · 131000 · (365-(60 + 60)) · (1-0.8) = </w:t>
      </w:r>
      <w:r w:rsidRPr="003E3662">
        <w:rPr>
          <w:rFonts w:ascii="Arial" w:hAnsi="Arial" w:cs="Arial"/>
          <w:b/>
          <w:color w:val="000000"/>
        </w:rPr>
        <w:t>154.4</w:t>
      </w:r>
    </w:p>
    <w:p w14:paraId="38C2AD5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0.1878 + 12.16 = </w:t>
      </w:r>
      <w:r w:rsidRPr="003E3662">
        <w:rPr>
          <w:rFonts w:ascii="Arial" w:hAnsi="Arial" w:cs="Arial"/>
          <w:b/>
          <w:color w:val="000000"/>
        </w:rPr>
        <w:t>12.35</w:t>
      </w:r>
    </w:p>
    <w:p w14:paraId="2BFCBE9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3.456 + 154.4 = </w:t>
      </w:r>
      <w:r w:rsidRPr="003E3662">
        <w:rPr>
          <w:rFonts w:ascii="Arial" w:hAnsi="Arial" w:cs="Arial"/>
          <w:b/>
          <w:color w:val="000000"/>
        </w:rPr>
        <w:t>157.9</w:t>
      </w:r>
    </w:p>
    <w:p w14:paraId="0AADA6D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E3D828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7DEA3F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157.9 = </w:t>
      </w:r>
      <w:r w:rsidRPr="003E3662">
        <w:rPr>
          <w:rFonts w:ascii="Arial" w:hAnsi="Arial" w:cs="Arial"/>
          <w:b/>
          <w:color w:val="000000"/>
        </w:rPr>
        <w:t>63.2</w:t>
      </w:r>
    </w:p>
    <w:p w14:paraId="2DCBCD3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12.35 = </w:t>
      </w:r>
      <w:r w:rsidRPr="003E3662">
        <w:rPr>
          <w:rFonts w:ascii="Arial" w:hAnsi="Arial" w:cs="Arial"/>
          <w:b/>
          <w:color w:val="000000"/>
        </w:rPr>
        <w:t>4.94</w:t>
      </w:r>
    </w:p>
    <w:p w14:paraId="62A2067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57C3137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12522E3D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140ED" w14:textId="75C482D8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BED5" w14:textId="0EDC8A83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B93B" w14:textId="3DBA88C0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140D" w14:textId="381CFA54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2CDDA18A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9D5C" w14:textId="4D8AE9EC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9ABA" w14:textId="653CE4D0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B645" w14:textId="6C22F6D9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4.94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7A11" w14:textId="1464C345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63.2</w:t>
            </w:r>
          </w:p>
        </w:tc>
      </w:tr>
    </w:tbl>
    <w:p w14:paraId="558960A6" w14:textId="78A3D8D9" w:rsidR="003E3662" w:rsidRPr="003E3662" w:rsidRDefault="003E3662" w:rsidP="003E3662">
      <w:pPr>
        <w:rPr>
          <w:color w:val="000000"/>
          <w:sz w:val="22"/>
        </w:rPr>
      </w:pPr>
    </w:p>
    <w:p w14:paraId="2497A38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67225F3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29C95AE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1E0F55B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4975EC39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6D2A483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>Город: 009, Карагандинская область</w:t>
      </w:r>
    </w:p>
    <w:p w14:paraId="2CF83305" w14:textId="2BC16FF0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0A37628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48856B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6025</w:t>
      </w:r>
    </w:p>
    <w:p w14:paraId="34012B7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6025 01, Разгрузка, хранение</w:t>
      </w:r>
    </w:p>
    <w:p w14:paraId="36A2977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5BAD90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D17FFB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5862DA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546ED0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56D7BB5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049DBA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9F2180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63A684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0A14C3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F0719F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4708096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267461D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481017E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85A6F4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34387BC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AEE167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A67364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DCF269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31A4EC5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3CC5B46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05B54BA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10B0A45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1B1A63A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6232855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38C71D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1A90BC7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660C6C9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0E4558B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20A00BC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0759534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107.8</w:t>
      </w:r>
    </w:p>
    <w:p w14:paraId="200AC18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918300</w:t>
      </w:r>
    </w:p>
    <w:p w14:paraId="34C7A67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3683AA6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3C88FC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107.8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0.0805</w:t>
      </w:r>
    </w:p>
    <w:p w14:paraId="23A1F4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0.1 · 1 · 0.7 · 918300 · (1-0.8) = </w:t>
      </w:r>
      <w:r w:rsidRPr="003E3662">
        <w:rPr>
          <w:rFonts w:ascii="Arial" w:hAnsi="Arial" w:cs="Arial"/>
          <w:b/>
          <w:color w:val="000000"/>
        </w:rPr>
        <w:t>1.48</w:t>
      </w:r>
    </w:p>
    <w:p w14:paraId="33AE7DB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2FDE3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0.0805</w:t>
      </w:r>
    </w:p>
    <w:p w14:paraId="61FBFDF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+ 1.48 = </w:t>
      </w:r>
      <w:r w:rsidRPr="003E3662">
        <w:rPr>
          <w:rFonts w:ascii="Arial" w:hAnsi="Arial" w:cs="Arial"/>
          <w:b/>
          <w:color w:val="000000"/>
        </w:rPr>
        <w:t>1.48</w:t>
      </w:r>
    </w:p>
    <w:p w14:paraId="288F4F0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F228EB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BC4BCE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02C44C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F010FD9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E73254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74D7D3C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C9EEB6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7116DF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DFC358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1C69A11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70AA879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1410521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75DFB2B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4EC0957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7192B54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6B85488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5337CA5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71A3E87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44000</w:t>
      </w:r>
    </w:p>
    <w:p w14:paraId="439D53D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5FA5A05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4F48F24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4416962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717C9BC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5BBE546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5ABD6EB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0.1 · 0.002 · 44000 · (1-0.8) = </w:t>
      </w:r>
      <w:r w:rsidRPr="003E3662">
        <w:rPr>
          <w:rFonts w:ascii="Arial" w:hAnsi="Arial" w:cs="Arial"/>
          <w:b/>
          <w:color w:val="000000"/>
        </w:rPr>
        <w:t>4.08</w:t>
      </w:r>
    </w:p>
    <w:p w14:paraId="31E90E9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0.1 · 0.002 · 44000 · (365-(60 + 60)) · (1-0.8) = </w:t>
      </w:r>
      <w:r w:rsidRPr="003E3662">
        <w:rPr>
          <w:rFonts w:ascii="Arial" w:hAnsi="Arial" w:cs="Arial"/>
          <w:b/>
          <w:color w:val="000000"/>
        </w:rPr>
        <w:t>51.9</w:t>
      </w:r>
    </w:p>
    <w:p w14:paraId="34987E8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0.0805 + 4.08 = </w:t>
      </w:r>
      <w:r w:rsidRPr="003E3662">
        <w:rPr>
          <w:rFonts w:ascii="Arial" w:hAnsi="Arial" w:cs="Arial"/>
          <w:b/>
          <w:color w:val="000000"/>
        </w:rPr>
        <w:t>4.16</w:t>
      </w:r>
    </w:p>
    <w:p w14:paraId="07646B5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1.48 + 51.9 = </w:t>
      </w:r>
      <w:r w:rsidRPr="003E3662">
        <w:rPr>
          <w:rFonts w:ascii="Arial" w:hAnsi="Arial" w:cs="Arial"/>
          <w:b/>
          <w:color w:val="000000"/>
        </w:rPr>
        <w:t>53.4</w:t>
      </w:r>
    </w:p>
    <w:p w14:paraId="3655B3B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C0E390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919981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53.4 = </w:t>
      </w:r>
      <w:r w:rsidRPr="003E3662">
        <w:rPr>
          <w:rFonts w:ascii="Arial" w:hAnsi="Arial" w:cs="Arial"/>
          <w:b/>
          <w:color w:val="000000"/>
        </w:rPr>
        <w:t>21.36</w:t>
      </w:r>
    </w:p>
    <w:p w14:paraId="0C7260D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4.16 = </w:t>
      </w:r>
      <w:r w:rsidRPr="003E3662">
        <w:rPr>
          <w:rFonts w:ascii="Arial" w:hAnsi="Arial" w:cs="Arial"/>
          <w:b/>
          <w:color w:val="000000"/>
        </w:rPr>
        <w:t>1.664</w:t>
      </w:r>
    </w:p>
    <w:p w14:paraId="6DD2884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31D9D4B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39D1B212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03E3" w14:textId="3CA92200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F3CF" w14:textId="3F8A1C16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0599" w14:textId="306459C6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774E" w14:textId="14D4DC58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4C9727C2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864B" w14:textId="5DDD11E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A29E" w14:textId="0505596A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</w:t>
            </w:r>
            <w:r w:rsidRPr="003E3662">
              <w:rPr>
                <w:color w:val="000000"/>
                <w:sz w:val="22"/>
              </w:rPr>
              <w:lastRenderedPageBreak/>
              <w:t>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E6A27" w14:textId="3943E058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lastRenderedPageBreak/>
              <w:t>1.664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4372" w14:textId="7C026994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21.36</w:t>
            </w:r>
          </w:p>
        </w:tc>
      </w:tr>
    </w:tbl>
    <w:p w14:paraId="40C2F22C" w14:textId="03995C43" w:rsidR="003E3662" w:rsidRPr="003E3662" w:rsidRDefault="003E3662" w:rsidP="003E3662">
      <w:pPr>
        <w:rPr>
          <w:color w:val="000000"/>
          <w:sz w:val="22"/>
        </w:rPr>
      </w:pPr>
    </w:p>
    <w:p w14:paraId="3AA2DD7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FF5245E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0D67645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3331E8B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6BB41368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612B2C2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C848540" w14:textId="33138FB4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5DA4EDB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92F779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6026</w:t>
      </w:r>
    </w:p>
    <w:p w14:paraId="7127768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6026 01, Бульдозер</w:t>
      </w:r>
    </w:p>
    <w:p w14:paraId="48744EA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20DA3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4EC327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F27960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4E0F97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0485E7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AF8CC4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AA3327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C3207C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0498A8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8D47D7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0924D72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12F6E79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5E2427D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F73682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6E63FBD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5C47EE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3815C4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5CCAF8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450DA05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354453E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5AF6481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5B586E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781342C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65A80A3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74A57CA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6A96986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39677D5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30BD6CA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5CD598A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720.5</w:t>
      </w:r>
    </w:p>
    <w:p w14:paraId="6B13932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6139000</w:t>
      </w:r>
    </w:p>
    <w:p w14:paraId="0FDB1B8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15E6281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7F7B9E5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720.5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5.38</w:t>
      </w:r>
    </w:p>
    <w:p w14:paraId="10C3BA3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1 · 1 · 0.7 · 6139000 · (1-0.8) = </w:t>
      </w:r>
      <w:r w:rsidRPr="003E3662">
        <w:rPr>
          <w:rFonts w:ascii="Arial" w:hAnsi="Arial" w:cs="Arial"/>
          <w:b/>
          <w:color w:val="000000"/>
        </w:rPr>
        <w:t>99</w:t>
      </w:r>
    </w:p>
    <w:p w14:paraId="78492D2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6FAF73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5.38</w:t>
      </w:r>
    </w:p>
    <w:p w14:paraId="0BC2738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+ 99 = </w:t>
      </w:r>
      <w:r w:rsidRPr="003E3662">
        <w:rPr>
          <w:rFonts w:ascii="Arial" w:hAnsi="Arial" w:cs="Arial"/>
          <w:b/>
          <w:color w:val="000000"/>
        </w:rPr>
        <w:t>99</w:t>
      </w:r>
    </w:p>
    <w:p w14:paraId="50F2B21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D078C8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4C959D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99 = </w:t>
      </w:r>
      <w:r w:rsidRPr="003E3662">
        <w:rPr>
          <w:rFonts w:ascii="Arial" w:hAnsi="Arial" w:cs="Arial"/>
          <w:b/>
          <w:color w:val="000000"/>
        </w:rPr>
        <w:t>39.6</w:t>
      </w:r>
    </w:p>
    <w:p w14:paraId="06EF1BF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5.38 = </w:t>
      </w:r>
      <w:r w:rsidRPr="003E3662">
        <w:rPr>
          <w:rFonts w:ascii="Arial" w:hAnsi="Arial" w:cs="Arial"/>
          <w:b/>
          <w:color w:val="000000"/>
        </w:rPr>
        <w:t>2.15</w:t>
      </w:r>
    </w:p>
    <w:p w14:paraId="0955EB8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94CF5F9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197A59F9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8FB2F" w14:textId="05DA739C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E89C" w14:textId="2891EC75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546E" w14:textId="0129149B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DCCB" w14:textId="20083875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343F0C62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16C8" w14:textId="71CAEDAE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97B2" w14:textId="110D2380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8BD7" w14:textId="40179F92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2.15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7A78" w14:textId="6551751C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39.6</w:t>
            </w:r>
          </w:p>
        </w:tc>
      </w:tr>
    </w:tbl>
    <w:p w14:paraId="2D7535CE" w14:textId="0106A18C" w:rsidR="003E3662" w:rsidRPr="003E3662" w:rsidRDefault="003E3662" w:rsidP="003E3662">
      <w:pPr>
        <w:rPr>
          <w:color w:val="000000"/>
          <w:sz w:val="22"/>
        </w:rPr>
      </w:pPr>
    </w:p>
    <w:p w14:paraId="5E9F37D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D1A6E32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1E9260C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EF9ABB1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06F28747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23734FA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A30BAAC" w14:textId="1AD0F982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0261783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397FBC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6027</w:t>
      </w:r>
    </w:p>
    <w:p w14:paraId="0E43C0F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6027 01, Экскаватор</w:t>
      </w:r>
    </w:p>
    <w:p w14:paraId="0599910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0E0870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675A94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038746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65A9DD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13D8D14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327005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47C4123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0A36CDD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3C1F9CD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05EFFE4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3E3662">
        <w:rPr>
          <w:b/>
          <w:i/>
          <w:color w:val="000000"/>
          <w:sz w:val="22"/>
        </w:rPr>
        <w:t xml:space="preserve">_KOLIV_ = </w:t>
      </w:r>
      <w:r w:rsidRPr="003E3662">
        <w:rPr>
          <w:rFonts w:ascii="Arial" w:hAnsi="Arial" w:cs="Arial"/>
          <w:b/>
          <w:color w:val="000000"/>
        </w:rPr>
        <w:t>1</w:t>
      </w:r>
    </w:p>
    <w:p w14:paraId="34BEFCA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, </w:t>
      </w:r>
      <w:r w:rsidRPr="003E3662">
        <w:rPr>
          <w:b/>
          <w:i/>
          <w:color w:val="000000"/>
          <w:sz w:val="22"/>
        </w:rPr>
        <w:t xml:space="preserve">KR1 = </w:t>
      </w:r>
      <w:r w:rsidRPr="003E3662">
        <w:rPr>
          <w:rFonts w:ascii="Arial" w:hAnsi="Arial" w:cs="Arial"/>
          <w:b/>
          <w:color w:val="000000"/>
        </w:rPr>
        <w:t>10</w:t>
      </w:r>
    </w:p>
    <w:p w14:paraId="3A6A006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9.4</w:t>
      </w:r>
    </w:p>
    <w:p w14:paraId="09960B5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0C555FA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05657B0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FF4703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1D5A533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019CAC4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4F6CFA5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231169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16996DD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3E3662">
        <w:rPr>
          <w:b/>
          <w:i/>
          <w:color w:val="000000"/>
          <w:sz w:val="22"/>
        </w:rPr>
        <w:t xml:space="preserve">VMAX = </w:t>
      </w:r>
      <w:r w:rsidRPr="003E3662">
        <w:rPr>
          <w:rFonts w:ascii="Arial" w:hAnsi="Arial" w:cs="Arial"/>
          <w:b/>
          <w:color w:val="000000"/>
        </w:rPr>
        <w:t>263</w:t>
      </w:r>
    </w:p>
    <w:p w14:paraId="4A3A6F7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3E3662">
        <w:rPr>
          <w:b/>
          <w:i/>
          <w:color w:val="000000"/>
          <w:sz w:val="22"/>
        </w:rPr>
        <w:t xml:space="preserve">VGOD = </w:t>
      </w:r>
      <w:r w:rsidRPr="003E3662">
        <w:rPr>
          <w:rFonts w:ascii="Arial" w:hAnsi="Arial" w:cs="Arial"/>
          <w:b/>
          <w:color w:val="000000"/>
        </w:rPr>
        <w:t>2240000</w:t>
      </w:r>
    </w:p>
    <w:p w14:paraId="2FEC18F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4D15EE0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96A9F91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77CF03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0FE227D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BF51F8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_KOLIV_ · Q · VMAX · K3 · K5 · (1-NJ) / 3600 = </w:t>
      </w:r>
      <w:r w:rsidRPr="003E3662">
        <w:rPr>
          <w:b/>
          <w:color w:val="000000"/>
        </w:rPr>
        <w:t xml:space="preserve">0.4 · 1 · 9.4 · 263 · 2 · 0.8 · (1-0.8) / 3600 = </w:t>
      </w:r>
      <w:r w:rsidRPr="003E3662">
        <w:rPr>
          <w:rFonts w:ascii="Arial" w:hAnsi="Arial" w:cs="Arial"/>
          <w:b/>
          <w:color w:val="000000"/>
        </w:rPr>
        <w:t>0.0879</w:t>
      </w:r>
    </w:p>
    <w:p w14:paraId="35F9898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3E3662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2240000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3E3662">
        <w:rPr>
          <w:rFonts w:ascii="Arial" w:hAnsi="Arial" w:cs="Arial"/>
          <w:b/>
          <w:color w:val="000000"/>
        </w:rPr>
        <w:t>1.617</w:t>
      </w:r>
    </w:p>
    <w:p w14:paraId="39C5227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5CF271D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4FA29E9B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91DB" w14:textId="2CAB8F21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3B1A" w14:textId="4C9EB144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254C" w14:textId="7F035418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9EB8" w14:textId="3DBE071E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51D04710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092D" w14:textId="3E430B7A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FA8F" w14:textId="2D1C18E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197C" w14:textId="29F4C1CB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0.0879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AC93" w14:textId="2DBB5B18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1.617</w:t>
            </w:r>
          </w:p>
        </w:tc>
      </w:tr>
    </w:tbl>
    <w:p w14:paraId="76701A53" w14:textId="07A2731A" w:rsidR="003E3662" w:rsidRPr="003E3662" w:rsidRDefault="003E3662" w:rsidP="003E3662">
      <w:pPr>
        <w:rPr>
          <w:color w:val="000000"/>
          <w:sz w:val="22"/>
        </w:rPr>
      </w:pPr>
    </w:p>
    <w:p w14:paraId="71E6044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F0C799A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23D3B0AD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6E17D10C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1304C68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89D812C" w14:textId="702D7E0B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11B5862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01BA03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6028</w:t>
      </w:r>
    </w:p>
    <w:p w14:paraId="5708D5F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6028 01, Самосвал</w:t>
      </w:r>
    </w:p>
    <w:p w14:paraId="53E38D8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B44555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FE46F0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B69E29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71C937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4238CBA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78D6C8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7832E46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>Средняя грузоподъемность единицы автотранспорта: &gt;20 - &lt; = 25 тонн</w:t>
      </w:r>
    </w:p>
    <w:p w14:paraId="121E706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3E3662">
        <w:rPr>
          <w:b/>
          <w:i/>
          <w:color w:val="000000"/>
          <w:sz w:val="22"/>
        </w:rPr>
        <w:t xml:space="preserve">C1 = </w:t>
      </w:r>
      <w:r w:rsidRPr="003E3662">
        <w:rPr>
          <w:rFonts w:ascii="Arial" w:hAnsi="Arial" w:cs="Arial"/>
          <w:b/>
          <w:color w:val="000000"/>
        </w:rPr>
        <w:t>1.9</w:t>
      </w:r>
    </w:p>
    <w:p w14:paraId="4428BC0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469763A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3E3662">
        <w:rPr>
          <w:b/>
          <w:i/>
          <w:color w:val="000000"/>
          <w:sz w:val="22"/>
        </w:rPr>
        <w:t xml:space="preserve">C2 = </w:t>
      </w:r>
      <w:r w:rsidRPr="003E3662">
        <w:rPr>
          <w:rFonts w:ascii="Arial" w:hAnsi="Arial" w:cs="Arial"/>
          <w:b/>
          <w:color w:val="000000"/>
        </w:rPr>
        <w:t>2</w:t>
      </w:r>
    </w:p>
    <w:p w14:paraId="7A51747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055771E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3E3662">
        <w:rPr>
          <w:b/>
          <w:i/>
          <w:color w:val="000000"/>
          <w:sz w:val="22"/>
        </w:rPr>
        <w:t xml:space="preserve">C3 = </w:t>
      </w:r>
      <w:r w:rsidRPr="003E3662">
        <w:rPr>
          <w:rFonts w:ascii="Arial" w:hAnsi="Arial" w:cs="Arial"/>
          <w:b/>
          <w:color w:val="000000"/>
        </w:rPr>
        <w:t>1</w:t>
      </w:r>
    </w:p>
    <w:p w14:paraId="58F50F0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3E3662">
        <w:rPr>
          <w:b/>
          <w:i/>
          <w:color w:val="000000"/>
          <w:sz w:val="22"/>
        </w:rPr>
        <w:t xml:space="preserve">N1 = </w:t>
      </w:r>
      <w:r w:rsidRPr="003E3662">
        <w:rPr>
          <w:rFonts w:ascii="Arial" w:hAnsi="Arial" w:cs="Arial"/>
          <w:b/>
          <w:color w:val="000000"/>
        </w:rPr>
        <w:t>10</w:t>
      </w:r>
    </w:p>
    <w:p w14:paraId="45E4073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3E3662">
        <w:rPr>
          <w:b/>
          <w:i/>
          <w:color w:val="000000"/>
          <w:sz w:val="22"/>
        </w:rPr>
        <w:t xml:space="preserve">L = </w:t>
      </w:r>
      <w:r w:rsidRPr="003E3662">
        <w:rPr>
          <w:rFonts w:ascii="Arial" w:hAnsi="Arial" w:cs="Arial"/>
          <w:b/>
          <w:color w:val="000000"/>
        </w:rPr>
        <w:t>1</w:t>
      </w:r>
    </w:p>
    <w:p w14:paraId="030E1F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3E3662">
        <w:rPr>
          <w:b/>
          <w:i/>
          <w:color w:val="000000"/>
          <w:sz w:val="22"/>
        </w:rPr>
        <w:t xml:space="preserve">N = </w:t>
      </w:r>
      <w:r w:rsidRPr="003E3662">
        <w:rPr>
          <w:rFonts w:ascii="Arial" w:hAnsi="Arial" w:cs="Arial"/>
          <w:b/>
          <w:color w:val="000000"/>
        </w:rPr>
        <w:t>16</w:t>
      </w:r>
    </w:p>
    <w:p w14:paraId="60C6ED4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3E3662">
        <w:rPr>
          <w:b/>
          <w:i/>
          <w:color w:val="000000"/>
          <w:sz w:val="22"/>
        </w:rPr>
        <w:t xml:space="preserve">C7 = </w:t>
      </w:r>
      <w:r w:rsidRPr="003E3662">
        <w:rPr>
          <w:rFonts w:ascii="Arial" w:hAnsi="Arial" w:cs="Arial"/>
          <w:b/>
          <w:color w:val="000000"/>
        </w:rPr>
        <w:t>0.01</w:t>
      </w:r>
    </w:p>
    <w:p w14:paraId="7B44F42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3E3662">
        <w:rPr>
          <w:b/>
          <w:i/>
          <w:color w:val="000000"/>
          <w:sz w:val="22"/>
        </w:rPr>
        <w:t xml:space="preserve">Q1 = </w:t>
      </w:r>
      <w:r w:rsidRPr="003E3662">
        <w:rPr>
          <w:rFonts w:ascii="Arial" w:hAnsi="Arial" w:cs="Arial"/>
          <w:b/>
          <w:color w:val="000000"/>
        </w:rPr>
        <w:t>1450</w:t>
      </w:r>
    </w:p>
    <w:p w14:paraId="671585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2B43D24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179E1CA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3E3662">
        <w:rPr>
          <w:b/>
          <w:i/>
          <w:color w:val="000000"/>
          <w:sz w:val="22"/>
        </w:rPr>
        <w:t xml:space="preserve">C4 = </w:t>
      </w:r>
      <w:r w:rsidRPr="003E3662">
        <w:rPr>
          <w:rFonts w:ascii="Arial" w:hAnsi="Arial" w:cs="Arial"/>
          <w:b/>
          <w:color w:val="000000"/>
        </w:rPr>
        <w:t>1.45</w:t>
      </w:r>
    </w:p>
    <w:p w14:paraId="62DE33C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3E3662">
        <w:rPr>
          <w:b/>
          <w:i/>
          <w:color w:val="000000"/>
          <w:sz w:val="22"/>
        </w:rPr>
        <w:t xml:space="preserve">V1 = </w:t>
      </w:r>
      <w:r w:rsidRPr="003E3662">
        <w:rPr>
          <w:rFonts w:ascii="Arial" w:hAnsi="Arial" w:cs="Arial"/>
          <w:b/>
          <w:color w:val="000000"/>
        </w:rPr>
        <w:t>5</w:t>
      </w:r>
    </w:p>
    <w:p w14:paraId="19709BC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3E3662">
        <w:rPr>
          <w:b/>
          <w:i/>
          <w:color w:val="000000"/>
          <w:sz w:val="22"/>
        </w:rPr>
        <w:t xml:space="preserve">V2 = </w:t>
      </w:r>
      <w:r w:rsidRPr="003E3662">
        <w:rPr>
          <w:rFonts w:ascii="Arial" w:hAnsi="Arial" w:cs="Arial"/>
          <w:b/>
          <w:color w:val="000000"/>
        </w:rPr>
        <w:t>20</w:t>
      </w:r>
    </w:p>
    <w:p w14:paraId="4EF81F0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3E3662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3E3662">
        <w:rPr>
          <w:rFonts w:ascii="Arial" w:hAnsi="Arial" w:cs="Arial"/>
          <w:b/>
          <w:color w:val="000000"/>
        </w:rPr>
        <w:t>5.27</w:t>
      </w:r>
    </w:p>
    <w:p w14:paraId="12ABA2D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3E3662">
        <w:rPr>
          <w:b/>
          <w:i/>
          <w:color w:val="000000"/>
          <w:sz w:val="22"/>
        </w:rPr>
        <w:t xml:space="preserve">C5 = </w:t>
      </w:r>
      <w:r w:rsidRPr="003E3662">
        <w:rPr>
          <w:rFonts w:ascii="Arial" w:hAnsi="Arial" w:cs="Arial"/>
          <w:b/>
          <w:color w:val="000000"/>
        </w:rPr>
        <w:t>1.26</w:t>
      </w:r>
    </w:p>
    <w:p w14:paraId="6732769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20</w:t>
      </w:r>
    </w:p>
    <w:p w14:paraId="3A406BD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11E8A7D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1AD8345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72A9826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3E3662">
        <w:rPr>
          <w:b/>
          <w:i/>
          <w:color w:val="000000"/>
          <w:sz w:val="22"/>
        </w:rPr>
        <w:t xml:space="preserve">K5M = </w:t>
      </w:r>
      <w:r w:rsidRPr="003E3662">
        <w:rPr>
          <w:rFonts w:ascii="Arial" w:hAnsi="Arial" w:cs="Arial"/>
          <w:b/>
          <w:color w:val="000000"/>
        </w:rPr>
        <w:t>0.8</w:t>
      </w:r>
    </w:p>
    <w:p w14:paraId="4A0288A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55DE690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613B670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6C874D0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BB3BCAF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74E45B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2C01085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760C24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(C1 · C2 · C3 · K5 · C7 · N · L · Q1 / 3600 + C4 · C5 · K5M · Q · S · N1) = </w:t>
      </w:r>
      <w:r w:rsidRPr="003E3662">
        <w:rPr>
          <w:b/>
          <w:color w:val="000000"/>
        </w:rPr>
        <w:t xml:space="preserve">0.4 · (1.9 · 2 · 1 · 0.8 · 0.01 · 16 · 1 · 1450 / 3600 + 1.45 · 1.26 · 0.8 · 0.002 · 20 · 10) = </w:t>
      </w:r>
      <w:r w:rsidRPr="003E3662">
        <w:rPr>
          <w:rFonts w:ascii="Arial" w:hAnsi="Arial" w:cs="Arial"/>
          <w:b/>
          <w:color w:val="000000"/>
        </w:rPr>
        <w:t>0.312</w:t>
      </w:r>
    </w:p>
    <w:p w14:paraId="2D739C1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0.0864 · G · (365-(TSP + TD)) = </w:t>
      </w:r>
      <w:r w:rsidRPr="003E3662">
        <w:rPr>
          <w:b/>
          <w:color w:val="000000"/>
        </w:rPr>
        <w:t xml:space="preserve">0.0864 · 0.312 · (365-(60 + 60)) = </w:t>
      </w:r>
      <w:r w:rsidRPr="003E3662">
        <w:rPr>
          <w:rFonts w:ascii="Arial" w:hAnsi="Arial" w:cs="Arial"/>
          <w:b/>
          <w:color w:val="000000"/>
        </w:rPr>
        <w:t>6.6</w:t>
      </w:r>
    </w:p>
    <w:p w14:paraId="639F57C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736B148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7D8267B3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15B7" w14:textId="0ED1474D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EA18" w14:textId="0DA8FF76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61AD" w14:textId="275D04F8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0437" w14:textId="3694734A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1931070F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B6F6" w14:textId="08E87769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B537" w14:textId="5939AA05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BB26" w14:textId="143C6879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0.312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752D" w14:textId="6C809796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6.6</w:t>
            </w:r>
          </w:p>
        </w:tc>
      </w:tr>
    </w:tbl>
    <w:p w14:paraId="7E265594" w14:textId="1C444716" w:rsidR="003E3662" w:rsidRPr="003E3662" w:rsidRDefault="003E3662" w:rsidP="003E3662">
      <w:pPr>
        <w:rPr>
          <w:color w:val="000000"/>
          <w:sz w:val="22"/>
        </w:rPr>
      </w:pPr>
    </w:p>
    <w:p w14:paraId="51FE1EE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36A587F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4CCEE488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0F28449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FBACA65" w14:textId="5CD0DCD1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403C931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6F83B6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6029</w:t>
      </w:r>
    </w:p>
    <w:p w14:paraId="4A8820E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6029 01, Разгрузка</w:t>
      </w:r>
    </w:p>
    <w:p w14:paraId="042A63E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FFC2C2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F1BCC7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6903EA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918B6E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01335BD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C24678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29E158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E70D9D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D12BF3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135EC8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5DE3EF8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5737924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AF23EC8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772CF8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6740637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E0D443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3B5C6F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1D8E61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09F4A35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42C6B71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124F6DD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A93E8B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5B2085E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411EA7D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3CF1A2B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57C110D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6C42A8C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080ECB1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15EEB98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38C1CCD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252.2</w:t>
      </w:r>
    </w:p>
    <w:p w14:paraId="2A30C09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2148650</w:t>
      </w:r>
    </w:p>
    <w:p w14:paraId="233583D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1A171BB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4B3C48B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252.2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0.1883</w:t>
      </w:r>
    </w:p>
    <w:p w14:paraId="3764A53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0.1 · 1 · 0.7 · 2148650 · (1-0.8) = </w:t>
      </w:r>
      <w:r w:rsidRPr="003E3662">
        <w:rPr>
          <w:rFonts w:ascii="Arial" w:hAnsi="Arial" w:cs="Arial"/>
          <w:b/>
          <w:color w:val="000000"/>
        </w:rPr>
        <w:t>3.465</w:t>
      </w:r>
    </w:p>
    <w:p w14:paraId="5F29281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A23925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0.1883</w:t>
      </w:r>
    </w:p>
    <w:p w14:paraId="1989110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+ 3.465 = </w:t>
      </w:r>
      <w:r w:rsidRPr="003E3662">
        <w:rPr>
          <w:rFonts w:ascii="Arial" w:hAnsi="Arial" w:cs="Arial"/>
          <w:b/>
          <w:color w:val="000000"/>
        </w:rPr>
        <w:t>3.465</w:t>
      </w:r>
    </w:p>
    <w:p w14:paraId="0A52B06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49837A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6BFCFA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3.465 = </w:t>
      </w:r>
      <w:r w:rsidRPr="003E3662">
        <w:rPr>
          <w:rFonts w:ascii="Arial" w:hAnsi="Arial" w:cs="Arial"/>
          <w:b/>
          <w:color w:val="000000"/>
        </w:rPr>
        <w:t>1.386</w:t>
      </w:r>
    </w:p>
    <w:p w14:paraId="24D8F9A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0.1883 = </w:t>
      </w:r>
      <w:r w:rsidRPr="003E3662">
        <w:rPr>
          <w:rFonts w:ascii="Arial" w:hAnsi="Arial" w:cs="Arial"/>
          <w:b/>
          <w:color w:val="000000"/>
        </w:rPr>
        <w:t>0.0753</w:t>
      </w:r>
    </w:p>
    <w:p w14:paraId="2985055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4A17745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04AFAE0A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B4C7" w14:textId="62B45853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FF0C" w14:textId="3BAD45D0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5782" w14:textId="015C185B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0280" w14:textId="451EFBBA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2B36294B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1B15" w14:textId="57DADF03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E819" w14:textId="02AA5BD9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B70A" w14:textId="5C923A92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0.0753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B7B2" w14:textId="70DDC95B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1.386</w:t>
            </w:r>
          </w:p>
        </w:tc>
      </w:tr>
    </w:tbl>
    <w:p w14:paraId="0267D88F" w14:textId="0782A27F" w:rsidR="003E3662" w:rsidRPr="003E3662" w:rsidRDefault="003E3662" w:rsidP="003E3662">
      <w:pPr>
        <w:rPr>
          <w:color w:val="000000"/>
          <w:sz w:val="22"/>
        </w:rPr>
      </w:pPr>
    </w:p>
    <w:p w14:paraId="4100911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BEC7DF9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56E24F4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C446FFA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1B3DD01D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31CAE67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BFF11F8" w14:textId="3F4B4883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4AA90E3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BF0C88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6030</w:t>
      </w:r>
    </w:p>
    <w:p w14:paraId="5C80799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6030 01, Формирование отвала</w:t>
      </w:r>
    </w:p>
    <w:p w14:paraId="0B1BE76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D468FE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8D7DB9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729B5B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022380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0EE84A7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4C6FEF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BF7A57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B33750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4FA05D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4F2AA7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14EF233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54D8134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46D47F4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5C6A48C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57DD6DB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8509D7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EFF3F7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625584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3405F5B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7E09742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51EB65E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5ABE7F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7CDB52B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19CE6FF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0527C68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3819246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5A6B48A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0C25AD7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4D1CC28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252.2</w:t>
      </w:r>
    </w:p>
    <w:p w14:paraId="567A128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2148650</w:t>
      </w:r>
    </w:p>
    <w:p w14:paraId="262AC03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667D1B9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0FB290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252.2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1.883</w:t>
      </w:r>
    </w:p>
    <w:p w14:paraId="56AD856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1 · 1 · 0.7 · 2148650 · (1-0.8) = </w:t>
      </w:r>
      <w:r w:rsidRPr="003E3662">
        <w:rPr>
          <w:rFonts w:ascii="Arial" w:hAnsi="Arial" w:cs="Arial"/>
          <w:b/>
          <w:color w:val="000000"/>
        </w:rPr>
        <w:t>34.65</w:t>
      </w:r>
    </w:p>
    <w:p w14:paraId="048339A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B4BB6A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1.883</w:t>
      </w:r>
    </w:p>
    <w:p w14:paraId="71B456F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+ 34.65 = </w:t>
      </w:r>
      <w:r w:rsidRPr="003E3662">
        <w:rPr>
          <w:rFonts w:ascii="Arial" w:hAnsi="Arial" w:cs="Arial"/>
          <w:b/>
          <w:color w:val="000000"/>
        </w:rPr>
        <w:t>34.65</w:t>
      </w:r>
    </w:p>
    <w:p w14:paraId="5443537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7CC298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DFB844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34.65 = </w:t>
      </w:r>
      <w:r w:rsidRPr="003E3662">
        <w:rPr>
          <w:rFonts w:ascii="Arial" w:hAnsi="Arial" w:cs="Arial"/>
          <w:b/>
          <w:color w:val="000000"/>
        </w:rPr>
        <w:t>13.86</w:t>
      </w:r>
    </w:p>
    <w:p w14:paraId="38F8167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1.883 = </w:t>
      </w:r>
      <w:r w:rsidRPr="003E3662">
        <w:rPr>
          <w:rFonts w:ascii="Arial" w:hAnsi="Arial" w:cs="Arial"/>
          <w:b/>
          <w:color w:val="000000"/>
        </w:rPr>
        <w:t>0.753</w:t>
      </w:r>
    </w:p>
    <w:p w14:paraId="40EE2D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51048FE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42905201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19F9" w14:textId="35A6CFAC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534D" w14:textId="5B79D51F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95E6" w14:textId="6BF1E5B8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8C19" w14:textId="3A06AD6B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5E375F6D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2DE2" w14:textId="0D54CA58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416B" w14:textId="08E33B1C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8BB2" w14:textId="105F49F0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0.753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2619" w14:textId="32A42879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13.86</w:t>
            </w:r>
          </w:p>
        </w:tc>
      </w:tr>
    </w:tbl>
    <w:p w14:paraId="39A08E1F" w14:textId="5EB16AD8" w:rsidR="003E3662" w:rsidRPr="003E3662" w:rsidRDefault="003E3662" w:rsidP="003E3662">
      <w:pPr>
        <w:rPr>
          <w:color w:val="000000"/>
          <w:sz w:val="22"/>
        </w:rPr>
      </w:pPr>
    </w:p>
    <w:p w14:paraId="457BDB1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81FC106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70E61F9A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7BE54810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7F13947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3B0F9AF" w14:textId="478EF7B3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497EC0F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B1C1E2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6031</w:t>
      </w:r>
    </w:p>
    <w:p w14:paraId="0BA76BC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6031 01, Хранение</w:t>
      </w:r>
    </w:p>
    <w:p w14:paraId="3ACFE9B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7E784E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EFA408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DA8D02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022D41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43647A5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BB3EAF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E85DFF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306889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057EE24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B3B965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D7CE836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2DEDF5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0D0732A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A37DE9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F663B4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2A566D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5B62E87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5F45E5C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496D50F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D5C776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4707A5F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44C7530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475F9F9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2CBBD45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66E39F6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411000</w:t>
      </w:r>
    </w:p>
    <w:p w14:paraId="521EED7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4D38508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4C719C6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5308BA9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4E221EB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3F0D4A2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1DB5778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0.1 · 0.002 · 411000 · (1-0.8) = </w:t>
      </w:r>
      <w:r w:rsidRPr="003E3662">
        <w:rPr>
          <w:rFonts w:ascii="Arial" w:hAnsi="Arial" w:cs="Arial"/>
          <w:b/>
          <w:color w:val="000000"/>
        </w:rPr>
        <w:t>38.14</w:t>
      </w:r>
    </w:p>
    <w:p w14:paraId="1BB2039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0.1 · 0.002 · 411000 · (365-(60 + 60)) · (1-0.8) = </w:t>
      </w:r>
      <w:r w:rsidRPr="003E3662">
        <w:rPr>
          <w:rFonts w:ascii="Arial" w:hAnsi="Arial" w:cs="Arial"/>
          <w:b/>
          <w:color w:val="000000"/>
        </w:rPr>
        <w:t>484.4</w:t>
      </w:r>
    </w:p>
    <w:p w14:paraId="5C74E7B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 + 38.14 = </w:t>
      </w:r>
      <w:r w:rsidRPr="003E3662">
        <w:rPr>
          <w:rFonts w:ascii="Arial" w:hAnsi="Arial" w:cs="Arial"/>
          <w:b/>
          <w:color w:val="000000"/>
        </w:rPr>
        <w:t>38.14</w:t>
      </w:r>
    </w:p>
    <w:p w14:paraId="4E055A3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+ 484.4 = </w:t>
      </w:r>
      <w:r w:rsidRPr="003E3662">
        <w:rPr>
          <w:rFonts w:ascii="Arial" w:hAnsi="Arial" w:cs="Arial"/>
          <w:b/>
          <w:color w:val="000000"/>
        </w:rPr>
        <w:t>484.4</w:t>
      </w:r>
    </w:p>
    <w:p w14:paraId="565F696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8D101D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E465E1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484.4 = </w:t>
      </w:r>
      <w:r w:rsidRPr="003E3662">
        <w:rPr>
          <w:rFonts w:ascii="Arial" w:hAnsi="Arial" w:cs="Arial"/>
          <w:b/>
          <w:color w:val="000000"/>
        </w:rPr>
        <w:t>193.8</w:t>
      </w:r>
    </w:p>
    <w:p w14:paraId="6CA9FBD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38.14 = </w:t>
      </w:r>
      <w:r w:rsidRPr="003E3662">
        <w:rPr>
          <w:rFonts w:ascii="Arial" w:hAnsi="Arial" w:cs="Arial"/>
          <w:b/>
          <w:color w:val="000000"/>
        </w:rPr>
        <w:t>15.26</w:t>
      </w:r>
    </w:p>
    <w:p w14:paraId="191B73E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B8F6495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2282F309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0450" w14:textId="14B26A87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4E32" w14:textId="1BAD70BF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CBE6" w14:textId="67CB0F99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1A6F" w14:textId="742253F8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2AA0DDD2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CA5E" w14:textId="786A7CEE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28B4" w14:textId="2847A6C8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4FD8" w14:textId="5FD604EC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15.26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CBC4" w14:textId="3087A967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193.8</w:t>
            </w:r>
          </w:p>
        </w:tc>
      </w:tr>
    </w:tbl>
    <w:p w14:paraId="575CC5D8" w14:textId="5F7A9BD3" w:rsidR="003E3662" w:rsidRPr="003E3662" w:rsidRDefault="003E3662" w:rsidP="003E3662">
      <w:pPr>
        <w:rPr>
          <w:color w:val="000000"/>
          <w:sz w:val="22"/>
        </w:rPr>
      </w:pPr>
    </w:p>
    <w:p w14:paraId="18C7211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8C5DF03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7DCCA22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48E0494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1F23C019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7D8DD36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B33355B" w14:textId="6224B106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01C6493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E477AE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6032</w:t>
      </w:r>
    </w:p>
    <w:p w14:paraId="40AC0FF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6032 01, Разгрузка</w:t>
      </w:r>
    </w:p>
    <w:p w14:paraId="0D11D53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9482BF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2C8BB1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508139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DCF124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0EF3921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F09B39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0A632E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2C0314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CA4BBB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6E10C3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434A298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70A05C3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4A144D3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DD5669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0C82B37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8D0EF6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79198F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5C29A3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1A8168D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30BD6E4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3F65DAD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6C807F2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730A934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34FBC99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0362B29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627198F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5C6DF29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02B34A9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60FB75C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E3662">
        <w:rPr>
          <w:b/>
          <w:i/>
          <w:color w:val="000000"/>
          <w:sz w:val="22"/>
        </w:rPr>
        <w:t xml:space="preserve">K9 = </w:t>
      </w:r>
      <w:r w:rsidRPr="003E3662">
        <w:rPr>
          <w:rFonts w:ascii="Arial" w:hAnsi="Arial" w:cs="Arial"/>
          <w:b/>
          <w:color w:val="000000"/>
        </w:rPr>
        <w:t>0.1</w:t>
      </w:r>
    </w:p>
    <w:p w14:paraId="0CF444F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468.4</w:t>
      </w:r>
    </w:p>
    <w:p w14:paraId="427EA08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3990350</w:t>
      </w:r>
    </w:p>
    <w:p w14:paraId="4D1686A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5481A33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1929AB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468.4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0.35</w:t>
      </w:r>
    </w:p>
    <w:p w14:paraId="0BFB22D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0.1 · 1 · 0.7 · 3990350 · (1-0.8) = </w:t>
      </w:r>
      <w:r w:rsidRPr="003E3662">
        <w:rPr>
          <w:rFonts w:ascii="Arial" w:hAnsi="Arial" w:cs="Arial"/>
          <w:b/>
          <w:color w:val="000000"/>
        </w:rPr>
        <w:t>6.44</w:t>
      </w:r>
    </w:p>
    <w:p w14:paraId="63FD3A3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A5124F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0.35</w:t>
      </w:r>
    </w:p>
    <w:p w14:paraId="3B227C2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+ 6.44 = </w:t>
      </w:r>
      <w:r w:rsidRPr="003E3662">
        <w:rPr>
          <w:rFonts w:ascii="Arial" w:hAnsi="Arial" w:cs="Arial"/>
          <w:b/>
          <w:color w:val="000000"/>
        </w:rPr>
        <w:t>6.44</w:t>
      </w:r>
    </w:p>
    <w:p w14:paraId="133E618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19D9BC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C6B969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6.44 = </w:t>
      </w:r>
      <w:r w:rsidRPr="003E3662">
        <w:rPr>
          <w:rFonts w:ascii="Arial" w:hAnsi="Arial" w:cs="Arial"/>
          <w:b/>
          <w:color w:val="000000"/>
        </w:rPr>
        <w:t>2.576</w:t>
      </w:r>
    </w:p>
    <w:p w14:paraId="674949B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0.35 = </w:t>
      </w:r>
      <w:r w:rsidRPr="003E3662">
        <w:rPr>
          <w:rFonts w:ascii="Arial" w:hAnsi="Arial" w:cs="Arial"/>
          <w:b/>
          <w:color w:val="000000"/>
        </w:rPr>
        <w:t>0.14</w:t>
      </w:r>
    </w:p>
    <w:p w14:paraId="7A9C6C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A0158CE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3A9BAB60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3ACC" w14:textId="010A50EE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7EB3" w14:textId="03CF5FC7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63A8" w14:textId="459A1A4E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FA92" w14:textId="43EFEC79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59B883F4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94E3" w14:textId="16AAFDBC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A12D" w14:textId="38D4E3D3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3DF3" w14:textId="5A34D6EA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5DD5" w14:textId="3825B0DD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2.576</w:t>
            </w:r>
          </w:p>
        </w:tc>
      </w:tr>
    </w:tbl>
    <w:p w14:paraId="7DB8CB76" w14:textId="18FEF0AB" w:rsidR="003E3662" w:rsidRPr="003E3662" w:rsidRDefault="003E3662" w:rsidP="003E3662">
      <w:pPr>
        <w:rPr>
          <w:color w:val="000000"/>
          <w:sz w:val="22"/>
        </w:rPr>
      </w:pPr>
    </w:p>
    <w:p w14:paraId="42DC7B5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7F83BD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88DF2ED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1BD2C6AC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5CFB17F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47A8508" w14:textId="30A32C7C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2E68755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93C5E1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6033</w:t>
      </w:r>
    </w:p>
    <w:p w14:paraId="63B9C44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6033 01, Формирование отвала</w:t>
      </w:r>
    </w:p>
    <w:p w14:paraId="37C03A8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AD18F1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97C662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63387E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011139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3FCC846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42745E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66FD35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931D66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>п.3.1.Погрузочно-разгрузочные работы, пересыпки пылящих материалов</w:t>
      </w:r>
    </w:p>
    <w:p w14:paraId="5260CF4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AFEE6D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5873A34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78AF4D6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C0AAE20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5D30D70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4458780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7CEF53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554F73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4A4782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2601A3A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75A2E5D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71A24F3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59C8899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220AE52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07C7C0E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7BD24EF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47C2FFC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347B7F1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5B896A4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37586F0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468.4</w:t>
      </w:r>
    </w:p>
    <w:p w14:paraId="66F2620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3990350</w:t>
      </w:r>
    </w:p>
    <w:p w14:paraId="228A1CA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717A8B4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37206EB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468.4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3.5</w:t>
      </w:r>
    </w:p>
    <w:p w14:paraId="5A9A4C1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1 · 1 · 0.7 · 3990350 · (1-0.8) = </w:t>
      </w:r>
      <w:r w:rsidRPr="003E3662">
        <w:rPr>
          <w:rFonts w:ascii="Arial" w:hAnsi="Arial" w:cs="Arial"/>
          <w:b/>
          <w:color w:val="000000"/>
        </w:rPr>
        <w:t>64.4</w:t>
      </w:r>
    </w:p>
    <w:p w14:paraId="3B1FB78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E77A89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3.5</w:t>
      </w:r>
    </w:p>
    <w:p w14:paraId="1806EB9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+ 64.4 = </w:t>
      </w:r>
      <w:r w:rsidRPr="003E3662">
        <w:rPr>
          <w:rFonts w:ascii="Arial" w:hAnsi="Arial" w:cs="Arial"/>
          <w:b/>
          <w:color w:val="000000"/>
        </w:rPr>
        <w:t>64.4</w:t>
      </w:r>
    </w:p>
    <w:p w14:paraId="5C8EF41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FAC581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5709A9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64.4 = </w:t>
      </w:r>
      <w:r w:rsidRPr="003E3662">
        <w:rPr>
          <w:rFonts w:ascii="Arial" w:hAnsi="Arial" w:cs="Arial"/>
          <w:b/>
          <w:color w:val="000000"/>
        </w:rPr>
        <w:t>25.76</w:t>
      </w:r>
    </w:p>
    <w:p w14:paraId="70E9A97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3.5 = </w:t>
      </w:r>
      <w:r w:rsidRPr="003E3662">
        <w:rPr>
          <w:rFonts w:ascii="Arial" w:hAnsi="Arial" w:cs="Arial"/>
          <w:b/>
          <w:color w:val="000000"/>
        </w:rPr>
        <w:t>1.4</w:t>
      </w:r>
    </w:p>
    <w:p w14:paraId="612B319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E61532C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3B3AF3C7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04EA" w14:textId="5FA6DC47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5B1A" w14:textId="1F5D7878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C2F8" w14:textId="5FE363EA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8BB8" w14:textId="317CFD6C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78DB39F3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948C" w14:textId="0D4B1D03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7F26" w14:textId="15A4A7C7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A8CC" w14:textId="68C52CCC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1.4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8BB3" w14:textId="6F546E17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25.76</w:t>
            </w:r>
          </w:p>
        </w:tc>
      </w:tr>
    </w:tbl>
    <w:p w14:paraId="0763968F" w14:textId="15105C59" w:rsidR="003E3662" w:rsidRPr="003E3662" w:rsidRDefault="003E3662" w:rsidP="003E3662">
      <w:pPr>
        <w:rPr>
          <w:color w:val="000000"/>
          <w:sz w:val="22"/>
        </w:rPr>
      </w:pPr>
    </w:p>
    <w:p w14:paraId="5974ED5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16B2BA5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0814A78B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23FA28F4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092BC1DE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4B839448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50FE62C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20F9589" w14:textId="1BE913BE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643AF41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372DC7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6034</w:t>
      </w:r>
    </w:p>
    <w:p w14:paraId="7097C10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6034 01, Хранение</w:t>
      </w:r>
    </w:p>
    <w:p w14:paraId="01A480E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DDE702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9F33F6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8687F2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59A39B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0FA3335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0C4324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A7C4CC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807054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3C6A44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2C6678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B3D1131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863631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5640317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C223DE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C5B0A2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02D7D9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297B254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64BDE08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4C5F870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44EA8D0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3711599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752BD35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5A4EDC6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4B72E18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6684362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E3662">
        <w:rPr>
          <w:b/>
          <w:i/>
          <w:color w:val="000000"/>
          <w:sz w:val="22"/>
        </w:rPr>
        <w:t xml:space="preserve">S = </w:t>
      </w:r>
      <w:r w:rsidRPr="003E3662">
        <w:rPr>
          <w:rFonts w:ascii="Arial" w:hAnsi="Arial" w:cs="Arial"/>
          <w:b/>
          <w:color w:val="000000"/>
        </w:rPr>
        <w:t>942000</w:t>
      </w:r>
    </w:p>
    <w:p w14:paraId="773D7C0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E3662">
        <w:rPr>
          <w:b/>
          <w:i/>
          <w:color w:val="000000"/>
          <w:sz w:val="22"/>
        </w:rPr>
        <w:t xml:space="preserve">K6 = </w:t>
      </w:r>
      <w:r w:rsidRPr="003E3662">
        <w:rPr>
          <w:rFonts w:ascii="Arial" w:hAnsi="Arial" w:cs="Arial"/>
          <w:b/>
          <w:color w:val="000000"/>
        </w:rPr>
        <w:t>1.45</w:t>
      </w:r>
    </w:p>
    <w:p w14:paraId="4AAB9BF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</w:t>
      </w:r>
    </w:p>
    <w:p w14:paraId="4D00DA3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E3662">
        <w:rPr>
          <w:b/>
          <w:i/>
          <w:color w:val="000000"/>
          <w:sz w:val="22"/>
        </w:rPr>
        <w:t xml:space="preserve">TSP = </w:t>
      </w:r>
      <w:r w:rsidRPr="003E3662">
        <w:rPr>
          <w:rFonts w:ascii="Arial" w:hAnsi="Arial" w:cs="Arial"/>
          <w:b/>
          <w:color w:val="000000"/>
        </w:rPr>
        <w:t>60</w:t>
      </w:r>
    </w:p>
    <w:p w14:paraId="3962D27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E3662">
        <w:rPr>
          <w:b/>
          <w:i/>
          <w:color w:val="000000"/>
          <w:sz w:val="22"/>
        </w:rPr>
        <w:t xml:space="preserve">TO = </w:t>
      </w:r>
      <w:r w:rsidRPr="003E3662">
        <w:rPr>
          <w:rFonts w:ascii="Arial" w:hAnsi="Arial" w:cs="Arial"/>
          <w:b/>
          <w:color w:val="000000"/>
        </w:rPr>
        <w:t>720</w:t>
      </w:r>
    </w:p>
    <w:p w14:paraId="2FE846C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E3662">
        <w:rPr>
          <w:b/>
          <w:i/>
          <w:color w:val="000000"/>
          <w:sz w:val="22"/>
        </w:rPr>
        <w:t xml:space="preserve">TD = </w:t>
      </w:r>
      <w:r w:rsidRPr="003E3662">
        <w:rPr>
          <w:b/>
          <w:i/>
          <w:color w:val="000000"/>
        </w:rPr>
        <w:t xml:space="preserve">2 · TO / 24 = </w:t>
      </w:r>
      <w:r w:rsidRPr="003E3662">
        <w:rPr>
          <w:b/>
          <w:color w:val="000000"/>
        </w:rPr>
        <w:t xml:space="preserve">2 · 720 / 24 = </w:t>
      </w:r>
      <w:r w:rsidRPr="003E3662">
        <w:rPr>
          <w:rFonts w:ascii="Arial" w:hAnsi="Arial" w:cs="Arial"/>
          <w:b/>
          <w:color w:val="000000"/>
        </w:rPr>
        <w:t>60</w:t>
      </w:r>
    </w:p>
    <w:p w14:paraId="4E9DE8E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16E96FD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(3.2.3), </w:t>
      </w:r>
      <w:r w:rsidRPr="003E3662">
        <w:rPr>
          <w:b/>
          <w:i/>
          <w:color w:val="000000"/>
          <w:sz w:val="22"/>
        </w:rPr>
        <w:t xml:space="preserve">GC = </w:t>
      </w:r>
      <w:r w:rsidRPr="003E3662">
        <w:rPr>
          <w:b/>
          <w:i/>
          <w:color w:val="000000"/>
        </w:rPr>
        <w:t xml:space="preserve">K3 · K4 · K5 · K6 · K7 · Q · S · (1-NJ) = </w:t>
      </w:r>
      <w:r w:rsidRPr="003E3662">
        <w:rPr>
          <w:b/>
          <w:color w:val="000000"/>
        </w:rPr>
        <w:t xml:space="preserve">2 · 1 · 0.8 · 1.45 · 0.1 · 0.002 · 942000 · (1-0.8) = </w:t>
      </w:r>
      <w:r w:rsidRPr="003E3662">
        <w:rPr>
          <w:rFonts w:ascii="Arial" w:hAnsi="Arial" w:cs="Arial"/>
          <w:b/>
          <w:color w:val="000000"/>
        </w:rPr>
        <w:t>87.4</w:t>
      </w:r>
    </w:p>
    <w:p w14:paraId="5122C88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0.0864 · K3SR · K4 · K5 · K6 · K7 · Q · S · (365-(TSP + TD)) · (1-NJ) = </w:t>
      </w:r>
      <w:r w:rsidRPr="003E3662">
        <w:rPr>
          <w:b/>
          <w:color w:val="000000"/>
        </w:rPr>
        <w:t xml:space="preserve">0.0864 · 1.2 · 1 · 0.8 · 1.45 · 0.1 · 0.002 · 942000 · (365-(60 + 60)) · (1-0.8) = </w:t>
      </w:r>
      <w:r w:rsidRPr="003E3662">
        <w:rPr>
          <w:rFonts w:ascii="Arial" w:hAnsi="Arial" w:cs="Arial"/>
          <w:b/>
          <w:color w:val="000000"/>
        </w:rPr>
        <w:t>1110.3</w:t>
      </w:r>
    </w:p>
    <w:p w14:paraId="0AA86A7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G + GC = </w:t>
      </w:r>
      <w:r w:rsidRPr="003E3662">
        <w:rPr>
          <w:b/>
          <w:color w:val="000000"/>
        </w:rPr>
        <w:t xml:space="preserve">0 + 87.4 = </w:t>
      </w:r>
      <w:r w:rsidRPr="003E3662">
        <w:rPr>
          <w:rFonts w:ascii="Arial" w:hAnsi="Arial" w:cs="Arial"/>
          <w:b/>
          <w:color w:val="000000"/>
        </w:rPr>
        <w:t>87.4</w:t>
      </w:r>
    </w:p>
    <w:p w14:paraId="252D21A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+ 1110.3 = </w:t>
      </w:r>
      <w:r w:rsidRPr="003E3662">
        <w:rPr>
          <w:rFonts w:ascii="Arial" w:hAnsi="Arial" w:cs="Arial"/>
          <w:b/>
          <w:color w:val="000000"/>
        </w:rPr>
        <w:t>1110.3</w:t>
      </w:r>
    </w:p>
    <w:p w14:paraId="3103E59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AF4223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AF1A84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1110.3 = </w:t>
      </w:r>
      <w:r w:rsidRPr="003E3662">
        <w:rPr>
          <w:rFonts w:ascii="Arial" w:hAnsi="Arial" w:cs="Arial"/>
          <w:b/>
          <w:color w:val="000000"/>
        </w:rPr>
        <w:t>444.1</w:t>
      </w:r>
    </w:p>
    <w:p w14:paraId="0367221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87.4 = </w:t>
      </w:r>
      <w:r w:rsidRPr="003E3662">
        <w:rPr>
          <w:rFonts w:ascii="Arial" w:hAnsi="Arial" w:cs="Arial"/>
          <w:b/>
          <w:color w:val="000000"/>
        </w:rPr>
        <w:t>34.96</w:t>
      </w:r>
    </w:p>
    <w:p w14:paraId="154E143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949E251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41F417B8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E2F6" w14:textId="4C3ED073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DC4C" w14:textId="20CFA71E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1CC8" w14:textId="594AED7C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284E" w14:textId="2A8581BE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0999F789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07D5" w14:textId="72B9FD70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30BF" w14:textId="643C9424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DFC55" w14:textId="030C1CFF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34.96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26C4" w14:textId="02C1160B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444.1</w:t>
            </w:r>
          </w:p>
        </w:tc>
      </w:tr>
    </w:tbl>
    <w:p w14:paraId="2FB37CB4" w14:textId="44774857" w:rsidR="003E3662" w:rsidRPr="003E3662" w:rsidRDefault="003E3662" w:rsidP="003E3662">
      <w:pPr>
        <w:rPr>
          <w:color w:val="000000"/>
          <w:sz w:val="22"/>
        </w:rPr>
      </w:pPr>
    </w:p>
    <w:p w14:paraId="4AE83BD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87DA84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2968C05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08D797B1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0EE050A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EE41DE6" w14:textId="45F1477C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2356D28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26008E2" w14:textId="3C743BF2" w:rsidR="003E3662" w:rsidRPr="008D060C" w:rsidRDefault="003E3662" w:rsidP="003E3662">
      <w:pPr>
        <w:rPr>
          <w:rFonts w:ascii="Courier New" w:hAnsi="Courier New" w:cs="Courier New"/>
          <w:color w:val="000000"/>
          <w:sz w:val="22"/>
          <w:lang w:val="kk-KZ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8D060C">
        <w:rPr>
          <w:rFonts w:ascii="Courier New" w:hAnsi="Courier New" w:cs="Courier New"/>
          <w:color w:val="000000"/>
          <w:sz w:val="22"/>
          <w:lang w:val="kk-KZ"/>
        </w:rPr>
        <w:t>5</w:t>
      </w:r>
    </w:p>
    <w:p w14:paraId="649C1DFD" w14:textId="13B8C76D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8D060C">
        <w:rPr>
          <w:rFonts w:ascii="Courier New" w:hAnsi="Courier New" w:cs="Courier New"/>
          <w:color w:val="000000"/>
          <w:sz w:val="22"/>
          <w:lang w:val="kk-KZ"/>
        </w:rPr>
        <w:t>5</w:t>
      </w:r>
      <w:r w:rsidRPr="003E3662">
        <w:rPr>
          <w:rFonts w:ascii="Courier New" w:hAnsi="Courier New" w:cs="Courier New"/>
          <w:color w:val="000000"/>
          <w:sz w:val="22"/>
        </w:rPr>
        <w:t xml:space="preserve"> 01, Буровой станок</w:t>
      </w:r>
    </w:p>
    <w:p w14:paraId="6CEF00B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FA7DFF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E6813B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2FA2CD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49501D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4561148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413025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128A4FB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11A6838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3E3662">
        <w:rPr>
          <w:b/>
          <w:i/>
          <w:color w:val="000000"/>
          <w:sz w:val="22"/>
        </w:rPr>
        <w:t xml:space="preserve">N = </w:t>
      </w:r>
      <w:r w:rsidRPr="003E3662">
        <w:rPr>
          <w:rFonts w:ascii="Arial" w:hAnsi="Arial" w:cs="Arial"/>
          <w:b/>
          <w:color w:val="000000"/>
        </w:rPr>
        <w:t>2</w:t>
      </w:r>
    </w:p>
    <w:p w14:paraId="1D8C52E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3E3662">
        <w:rPr>
          <w:b/>
          <w:i/>
          <w:color w:val="000000"/>
          <w:sz w:val="22"/>
        </w:rPr>
        <w:t xml:space="preserve">N1 = </w:t>
      </w:r>
      <w:r w:rsidRPr="003E3662">
        <w:rPr>
          <w:rFonts w:ascii="Arial" w:hAnsi="Arial" w:cs="Arial"/>
          <w:b/>
          <w:color w:val="000000"/>
        </w:rPr>
        <w:t>2</w:t>
      </w:r>
    </w:p>
    <w:p w14:paraId="3EE07D8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3E3662">
        <w:rPr>
          <w:b/>
          <w:i/>
          <w:color w:val="000000"/>
          <w:sz w:val="22"/>
        </w:rPr>
        <w:t xml:space="preserve">_T_ = </w:t>
      </w:r>
      <w:r w:rsidRPr="003E3662">
        <w:rPr>
          <w:rFonts w:ascii="Arial" w:hAnsi="Arial" w:cs="Arial"/>
          <w:b/>
          <w:color w:val="000000"/>
        </w:rPr>
        <w:t>8520</w:t>
      </w:r>
    </w:p>
    <w:p w14:paraId="64B7EBF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>: &gt;12</w:t>
      </w:r>
    </w:p>
    <w:p w14:paraId="7BB28AB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3E3662">
        <w:rPr>
          <w:b/>
          <w:i/>
          <w:color w:val="000000"/>
          <w:sz w:val="22"/>
        </w:rPr>
        <w:t xml:space="preserve">V = </w:t>
      </w:r>
      <w:r w:rsidRPr="003E3662">
        <w:rPr>
          <w:rFonts w:ascii="Arial" w:hAnsi="Arial" w:cs="Arial"/>
          <w:b/>
          <w:color w:val="000000"/>
        </w:rPr>
        <w:t>0.44</w:t>
      </w:r>
    </w:p>
    <w:p w14:paraId="0C374C3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1B4CB4B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35D82DB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65BF8DA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>Средства пылеподавления или улавливание пыли: ВВП - водно-воздушное пылеподавление</w:t>
      </w:r>
    </w:p>
    <w:p w14:paraId="3D3CDA8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4.2</w:t>
      </w:r>
    </w:p>
    <w:p w14:paraId="2B93174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5B0B473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9076392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7A5C67A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8617A2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V · Q · K5 / 3.6 = </w:t>
      </w:r>
      <w:r w:rsidRPr="003E3662">
        <w:rPr>
          <w:b/>
          <w:color w:val="000000"/>
        </w:rPr>
        <w:t xml:space="preserve">0.4 · 0.44 · 4.2 · 0.8 / 3.6 = </w:t>
      </w:r>
      <w:r w:rsidRPr="003E3662">
        <w:rPr>
          <w:rFonts w:ascii="Arial" w:hAnsi="Arial" w:cs="Arial"/>
          <w:b/>
          <w:color w:val="000000"/>
        </w:rPr>
        <w:t>0.1643</w:t>
      </w:r>
    </w:p>
    <w:p w14:paraId="3242C24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3E3662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3E3662">
        <w:rPr>
          <w:rFonts w:ascii="Arial" w:hAnsi="Arial" w:cs="Arial"/>
          <w:b/>
          <w:color w:val="000000"/>
        </w:rPr>
        <w:t>5.04</w:t>
      </w:r>
    </w:p>
    <w:p w14:paraId="65107EE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3E3662">
        <w:rPr>
          <w:b/>
          <w:i/>
          <w:color w:val="000000"/>
          <w:sz w:val="22"/>
        </w:rPr>
        <w:t xml:space="preserve">_G_ = </w:t>
      </w:r>
      <w:r w:rsidRPr="003E3662">
        <w:rPr>
          <w:b/>
          <w:i/>
          <w:color w:val="000000"/>
        </w:rPr>
        <w:t xml:space="preserve">G · N1 = </w:t>
      </w:r>
      <w:r w:rsidRPr="003E3662">
        <w:rPr>
          <w:b/>
          <w:color w:val="000000"/>
        </w:rPr>
        <w:t xml:space="preserve">0.1643 · 2 = </w:t>
      </w:r>
      <w:r w:rsidRPr="003E3662">
        <w:rPr>
          <w:rFonts w:ascii="Arial" w:hAnsi="Arial" w:cs="Arial"/>
          <w:b/>
          <w:color w:val="000000"/>
        </w:rPr>
        <w:t>0.3286</w:t>
      </w:r>
    </w:p>
    <w:p w14:paraId="025638C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3E3662">
        <w:rPr>
          <w:b/>
          <w:i/>
          <w:color w:val="000000"/>
          <w:sz w:val="22"/>
        </w:rPr>
        <w:t xml:space="preserve">_M_ = </w:t>
      </w:r>
      <w:r w:rsidRPr="003E3662">
        <w:rPr>
          <w:b/>
          <w:i/>
          <w:color w:val="000000"/>
        </w:rPr>
        <w:t xml:space="preserve">M · N = </w:t>
      </w:r>
      <w:r w:rsidRPr="003E3662">
        <w:rPr>
          <w:b/>
          <w:color w:val="000000"/>
        </w:rPr>
        <w:t xml:space="preserve">5.04 · 2 = </w:t>
      </w:r>
      <w:r w:rsidRPr="003E3662">
        <w:rPr>
          <w:rFonts w:ascii="Arial" w:hAnsi="Arial" w:cs="Arial"/>
          <w:b/>
          <w:color w:val="000000"/>
        </w:rPr>
        <w:t>10.08</w:t>
      </w:r>
    </w:p>
    <w:p w14:paraId="637D2E6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637D9F9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6F5B170A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4B6F" w14:textId="148FDAD7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D817" w14:textId="6DCB157D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9A16" w14:textId="23043CC5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0C84" w14:textId="749C1BD1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520BA392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DF28" w14:textId="238EF0F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CC4F" w14:textId="3DBF97F6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D72E" w14:textId="7A359CD8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CC984" w14:textId="75CEFA8F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10.08</w:t>
            </w:r>
          </w:p>
        </w:tc>
      </w:tr>
    </w:tbl>
    <w:p w14:paraId="2F1EFFC1" w14:textId="206F35F7" w:rsidR="003E3662" w:rsidRPr="003E3662" w:rsidRDefault="003E3662" w:rsidP="003E3662">
      <w:pPr>
        <w:rPr>
          <w:color w:val="000000"/>
          <w:sz w:val="22"/>
        </w:rPr>
      </w:pPr>
    </w:p>
    <w:p w14:paraId="4458C2A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0FEB04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131E1A5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3AADFF93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6C9AD51B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840592E" w14:textId="419250EE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347A660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0BE289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6036</w:t>
      </w:r>
    </w:p>
    <w:p w14:paraId="662DCBC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6036 01, Взрывные работы</w:t>
      </w:r>
    </w:p>
    <w:p w14:paraId="4CCCBA7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4459E9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C485B5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B1FABA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6AD4F6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43D6CBC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CC9BB9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318C785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>, Аммонит ЖВ</w:t>
      </w:r>
    </w:p>
    <w:p w14:paraId="77BE918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3E3662">
        <w:rPr>
          <w:b/>
          <w:i/>
          <w:color w:val="000000"/>
          <w:sz w:val="22"/>
        </w:rPr>
        <w:t xml:space="preserve">A = </w:t>
      </w:r>
      <w:r w:rsidRPr="003E3662">
        <w:rPr>
          <w:rFonts w:ascii="Arial" w:hAnsi="Arial" w:cs="Arial"/>
          <w:b/>
          <w:color w:val="000000"/>
        </w:rPr>
        <w:t>850</w:t>
      </w:r>
    </w:p>
    <w:p w14:paraId="117B5F9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3E3662">
        <w:rPr>
          <w:b/>
          <w:i/>
          <w:color w:val="000000"/>
          <w:sz w:val="22"/>
        </w:rPr>
        <w:t xml:space="preserve">AJ = </w:t>
      </w:r>
      <w:r w:rsidRPr="003E3662">
        <w:rPr>
          <w:rFonts w:ascii="Arial" w:hAnsi="Arial" w:cs="Arial"/>
          <w:b/>
          <w:color w:val="000000"/>
        </w:rPr>
        <w:t>0.099</w:t>
      </w:r>
    </w:p>
    <w:p w14:paraId="2662C4B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Объем взорванной горной породы, м3/год, </w:t>
      </w:r>
      <w:r w:rsidRPr="003E3662">
        <w:rPr>
          <w:b/>
          <w:i/>
          <w:color w:val="000000"/>
          <w:sz w:val="22"/>
        </w:rPr>
        <w:t xml:space="preserve">V = </w:t>
      </w:r>
      <w:r w:rsidRPr="003E3662">
        <w:rPr>
          <w:rFonts w:ascii="Arial" w:hAnsi="Arial" w:cs="Arial"/>
          <w:b/>
          <w:color w:val="000000"/>
        </w:rPr>
        <w:t>1117000</w:t>
      </w:r>
    </w:p>
    <w:p w14:paraId="70EFFE5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3E3662">
        <w:rPr>
          <w:b/>
          <w:i/>
          <w:color w:val="000000"/>
          <w:sz w:val="22"/>
        </w:rPr>
        <w:t xml:space="preserve">VJ = </w:t>
      </w:r>
      <w:r w:rsidRPr="003E3662">
        <w:rPr>
          <w:rFonts w:ascii="Arial" w:hAnsi="Arial" w:cs="Arial"/>
          <w:b/>
          <w:color w:val="000000"/>
        </w:rPr>
        <w:t>131.1</w:t>
      </w:r>
    </w:p>
    <w:p w14:paraId="3A79395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>: &gt;14</w:t>
      </w:r>
    </w:p>
    <w:p w14:paraId="7E65E46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3E3662">
        <w:rPr>
          <w:b/>
          <w:i/>
          <w:color w:val="000000"/>
          <w:sz w:val="22"/>
        </w:rPr>
        <w:t xml:space="preserve">QN = </w:t>
      </w:r>
      <w:r w:rsidRPr="003E3662">
        <w:rPr>
          <w:rFonts w:ascii="Arial" w:hAnsi="Arial" w:cs="Arial"/>
          <w:b/>
          <w:color w:val="000000"/>
        </w:rPr>
        <w:t>0.11</w:t>
      </w:r>
    </w:p>
    <w:p w14:paraId="609A160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3E3662">
        <w:rPr>
          <w:b/>
          <w:i/>
          <w:color w:val="000000"/>
          <w:sz w:val="22"/>
        </w:rPr>
        <w:t xml:space="preserve">N = </w:t>
      </w:r>
      <w:r w:rsidRPr="003E3662">
        <w:rPr>
          <w:rFonts w:ascii="Arial" w:hAnsi="Arial" w:cs="Arial"/>
          <w:b/>
          <w:color w:val="000000"/>
        </w:rPr>
        <w:t>0</w:t>
      </w:r>
    </w:p>
    <w:p w14:paraId="746E5EC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N1 = </w:t>
      </w:r>
      <w:r w:rsidRPr="003E3662">
        <w:rPr>
          <w:rFonts w:ascii="Arial" w:hAnsi="Arial" w:cs="Arial"/>
          <w:b/>
          <w:color w:val="000000"/>
        </w:rPr>
        <w:t>0.8</w:t>
      </w:r>
    </w:p>
    <w:p w14:paraId="510F5A3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6391C829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BA18C49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13081EF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1B60EF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3E3662">
        <w:rPr>
          <w:b/>
          <w:i/>
          <w:color w:val="000000"/>
          <w:sz w:val="22"/>
        </w:rPr>
        <w:t xml:space="preserve">_M_ = </w:t>
      </w:r>
      <w:r w:rsidRPr="003E3662">
        <w:rPr>
          <w:b/>
          <w:i/>
          <w:color w:val="000000"/>
        </w:rPr>
        <w:t xml:space="preserve">KOC · 0.16 · QN · V · (1-N1) / 1000 = </w:t>
      </w:r>
      <w:r w:rsidRPr="003E3662">
        <w:rPr>
          <w:b/>
          <w:color w:val="000000"/>
        </w:rPr>
        <w:t xml:space="preserve">0.4 · 0.16 · 0.11 · 1117000 · (1-0.8) / 1000 = </w:t>
      </w:r>
      <w:r w:rsidRPr="003E3662">
        <w:rPr>
          <w:rFonts w:ascii="Arial" w:hAnsi="Arial" w:cs="Arial"/>
          <w:b/>
          <w:color w:val="000000"/>
        </w:rPr>
        <w:t>1.572736</w:t>
      </w:r>
    </w:p>
    <w:p w14:paraId="5301B3F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г/с (3.5.6), </w:t>
      </w:r>
      <w:r w:rsidRPr="003E3662">
        <w:rPr>
          <w:b/>
          <w:i/>
          <w:color w:val="000000"/>
          <w:sz w:val="22"/>
        </w:rPr>
        <w:t xml:space="preserve">_G_ = </w:t>
      </w:r>
      <w:r w:rsidRPr="003E3662">
        <w:rPr>
          <w:b/>
          <w:i/>
          <w:color w:val="000000"/>
        </w:rPr>
        <w:t xml:space="preserve">KOC · 0.16 · QN · VJ · (1-N1) · 1000 / 1200 = </w:t>
      </w:r>
      <w:r w:rsidRPr="003E3662">
        <w:rPr>
          <w:b/>
          <w:color w:val="000000"/>
        </w:rPr>
        <w:t xml:space="preserve">0.4 · 0.16 · 0.11 · 131.1 · (1-0.8) · 1000 / 1200 = </w:t>
      </w:r>
      <w:r w:rsidRPr="003E3662">
        <w:rPr>
          <w:rFonts w:ascii="Arial" w:hAnsi="Arial" w:cs="Arial"/>
          <w:b/>
          <w:color w:val="000000"/>
        </w:rPr>
        <w:t>0.153824</w:t>
      </w:r>
    </w:p>
    <w:p w14:paraId="0CF5849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5DDCAB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1EFD7A1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3D3C8B7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0.014</w:t>
      </w:r>
    </w:p>
    <w:p w14:paraId="765A953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3E3662">
        <w:rPr>
          <w:b/>
          <w:i/>
          <w:color w:val="000000"/>
          <w:sz w:val="22"/>
        </w:rPr>
        <w:t xml:space="preserve">M1GOD = </w:t>
      </w:r>
      <w:r w:rsidRPr="003E3662">
        <w:rPr>
          <w:b/>
          <w:i/>
          <w:color w:val="000000"/>
        </w:rPr>
        <w:t xml:space="preserve">Q · A · (1-N) = </w:t>
      </w:r>
      <w:r w:rsidRPr="003E3662">
        <w:rPr>
          <w:b/>
          <w:color w:val="000000"/>
        </w:rPr>
        <w:t xml:space="preserve">0.014 · 850 · (1-0) = </w:t>
      </w:r>
      <w:r w:rsidRPr="003E3662">
        <w:rPr>
          <w:rFonts w:ascii="Arial" w:hAnsi="Arial" w:cs="Arial"/>
          <w:b/>
          <w:color w:val="000000"/>
        </w:rPr>
        <w:t>11.9</w:t>
      </w:r>
    </w:p>
    <w:p w14:paraId="329818A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3E3662">
        <w:rPr>
          <w:b/>
          <w:i/>
          <w:color w:val="000000"/>
          <w:sz w:val="22"/>
        </w:rPr>
        <w:t xml:space="preserve">Q1 = </w:t>
      </w:r>
      <w:r w:rsidRPr="003E3662">
        <w:rPr>
          <w:rFonts w:ascii="Arial" w:hAnsi="Arial" w:cs="Arial"/>
          <w:b/>
          <w:color w:val="000000"/>
        </w:rPr>
        <w:t>0.006</w:t>
      </w:r>
    </w:p>
    <w:p w14:paraId="5452C58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3E3662">
        <w:rPr>
          <w:b/>
          <w:i/>
          <w:color w:val="000000"/>
          <w:sz w:val="22"/>
        </w:rPr>
        <w:t xml:space="preserve">M2GOD = </w:t>
      </w:r>
      <w:r w:rsidRPr="003E3662">
        <w:rPr>
          <w:b/>
          <w:i/>
          <w:color w:val="000000"/>
        </w:rPr>
        <w:t xml:space="preserve">Q1 · A = </w:t>
      </w:r>
      <w:r w:rsidRPr="003E3662">
        <w:rPr>
          <w:b/>
          <w:color w:val="000000"/>
        </w:rPr>
        <w:t xml:space="preserve">0.006 · 850 = </w:t>
      </w:r>
      <w:r w:rsidRPr="003E3662">
        <w:rPr>
          <w:rFonts w:ascii="Arial" w:hAnsi="Arial" w:cs="Arial"/>
          <w:b/>
          <w:color w:val="000000"/>
        </w:rPr>
        <w:t>5.1</w:t>
      </w:r>
    </w:p>
    <w:p w14:paraId="14827F2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1E2CA2C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55A4A35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3B1A24C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M1GOD + M2GOD = </w:t>
      </w:r>
      <w:r w:rsidRPr="003E3662">
        <w:rPr>
          <w:b/>
          <w:color w:val="000000"/>
        </w:rPr>
        <w:t xml:space="preserve">11.9 + 5.1 = </w:t>
      </w:r>
      <w:r w:rsidRPr="003E3662">
        <w:rPr>
          <w:rFonts w:ascii="Arial" w:hAnsi="Arial" w:cs="Arial"/>
          <w:b/>
          <w:color w:val="000000"/>
        </w:rPr>
        <w:t>17</w:t>
      </w:r>
    </w:p>
    <w:p w14:paraId="453D45B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3E3662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0.099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3E3662">
        <w:rPr>
          <w:rFonts w:ascii="Arial" w:hAnsi="Arial" w:cs="Arial"/>
          <w:b/>
          <w:color w:val="000000"/>
        </w:rPr>
        <w:t>1.155</w:t>
      </w:r>
    </w:p>
    <w:p w14:paraId="6ED88E9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41D567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0.0025</w:t>
      </w:r>
    </w:p>
    <w:p w14:paraId="301A7C8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3E3662">
        <w:rPr>
          <w:b/>
          <w:i/>
          <w:color w:val="000000"/>
          <w:sz w:val="22"/>
        </w:rPr>
        <w:t xml:space="preserve">M1GOD = </w:t>
      </w:r>
      <w:r w:rsidRPr="003E3662">
        <w:rPr>
          <w:b/>
          <w:i/>
          <w:color w:val="000000"/>
        </w:rPr>
        <w:t xml:space="preserve">Q · A · (1-N) = </w:t>
      </w:r>
      <w:r w:rsidRPr="003E3662">
        <w:rPr>
          <w:b/>
          <w:color w:val="000000"/>
        </w:rPr>
        <w:t xml:space="preserve">0.0025 · 850 · (1-0) = </w:t>
      </w:r>
      <w:r w:rsidRPr="003E3662">
        <w:rPr>
          <w:rFonts w:ascii="Arial" w:hAnsi="Arial" w:cs="Arial"/>
          <w:b/>
          <w:color w:val="000000"/>
        </w:rPr>
        <w:t>2.125</w:t>
      </w:r>
    </w:p>
    <w:p w14:paraId="5007668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3E3662">
        <w:rPr>
          <w:b/>
          <w:i/>
          <w:color w:val="000000"/>
          <w:sz w:val="22"/>
        </w:rPr>
        <w:t xml:space="preserve">Q1 = </w:t>
      </w:r>
      <w:r w:rsidRPr="003E3662">
        <w:rPr>
          <w:rFonts w:ascii="Arial" w:hAnsi="Arial" w:cs="Arial"/>
          <w:b/>
          <w:color w:val="000000"/>
        </w:rPr>
        <w:t>0.001</w:t>
      </w:r>
    </w:p>
    <w:p w14:paraId="5EA4D02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3E3662">
        <w:rPr>
          <w:b/>
          <w:i/>
          <w:color w:val="000000"/>
          <w:sz w:val="22"/>
        </w:rPr>
        <w:t xml:space="preserve">M2GOD = </w:t>
      </w:r>
      <w:r w:rsidRPr="003E3662">
        <w:rPr>
          <w:b/>
          <w:i/>
          <w:color w:val="000000"/>
        </w:rPr>
        <w:t xml:space="preserve">Q1 · A = </w:t>
      </w:r>
      <w:r w:rsidRPr="003E3662">
        <w:rPr>
          <w:b/>
          <w:color w:val="000000"/>
        </w:rPr>
        <w:t xml:space="preserve">0.001 · 850 = </w:t>
      </w:r>
      <w:r w:rsidRPr="003E3662">
        <w:rPr>
          <w:rFonts w:ascii="Arial" w:hAnsi="Arial" w:cs="Arial"/>
          <w:b/>
          <w:color w:val="000000"/>
        </w:rPr>
        <w:t>0.85</w:t>
      </w:r>
    </w:p>
    <w:p w14:paraId="64AE13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5ACDC04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M1GOD + M2GOD = </w:t>
      </w:r>
      <w:r w:rsidRPr="003E3662">
        <w:rPr>
          <w:b/>
          <w:color w:val="000000"/>
        </w:rPr>
        <w:t xml:space="preserve">2.125 + 0.85 = </w:t>
      </w:r>
      <w:r w:rsidRPr="003E3662">
        <w:rPr>
          <w:rFonts w:ascii="Arial" w:hAnsi="Arial" w:cs="Arial"/>
          <w:b/>
          <w:color w:val="000000"/>
        </w:rPr>
        <w:t>2.975</w:t>
      </w:r>
    </w:p>
    <w:p w14:paraId="0AC51FE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3E3662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0.099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3E3662">
        <w:rPr>
          <w:rFonts w:ascii="Arial" w:hAnsi="Arial" w:cs="Arial"/>
          <w:b/>
          <w:color w:val="000000"/>
        </w:rPr>
        <w:t>0.2063</w:t>
      </w:r>
    </w:p>
    <w:p w14:paraId="7AC7594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944FBE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3772520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6C79BFA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lastRenderedPageBreak/>
        <w:t>Примесь: 0301 Азота (IV) диоксид (Азота диоксид) (4)</w:t>
      </w:r>
    </w:p>
    <w:p w14:paraId="66E8656C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29534F1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3E3662">
        <w:rPr>
          <w:b/>
          <w:i/>
          <w:color w:val="000000"/>
          <w:sz w:val="22"/>
        </w:rPr>
        <w:t xml:space="preserve">_M_ = </w:t>
      </w:r>
      <w:r w:rsidRPr="003E3662">
        <w:rPr>
          <w:b/>
          <w:i/>
          <w:color w:val="000000"/>
        </w:rPr>
        <w:t xml:space="preserve">0.8 · M = </w:t>
      </w:r>
      <w:r w:rsidRPr="003E3662">
        <w:rPr>
          <w:b/>
          <w:color w:val="000000"/>
        </w:rPr>
        <w:t xml:space="preserve">0.8 · 2.975 = </w:t>
      </w:r>
      <w:r w:rsidRPr="003E3662">
        <w:rPr>
          <w:rFonts w:ascii="Arial" w:hAnsi="Arial" w:cs="Arial"/>
          <w:b/>
          <w:color w:val="000000"/>
        </w:rPr>
        <w:t>2.38</w:t>
      </w:r>
    </w:p>
    <w:p w14:paraId="4269DA6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3E3662">
        <w:rPr>
          <w:b/>
          <w:i/>
          <w:color w:val="000000"/>
          <w:sz w:val="22"/>
        </w:rPr>
        <w:t xml:space="preserve">_G_ = </w:t>
      </w:r>
      <w:r w:rsidRPr="003E3662">
        <w:rPr>
          <w:b/>
          <w:i/>
          <w:color w:val="000000"/>
        </w:rPr>
        <w:t xml:space="preserve">0.8 · G = </w:t>
      </w:r>
      <w:r w:rsidRPr="003E3662">
        <w:rPr>
          <w:b/>
          <w:color w:val="000000"/>
        </w:rPr>
        <w:t xml:space="preserve">0.8 · 0.2063 = </w:t>
      </w:r>
      <w:r w:rsidRPr="003E3662">
        <w:rPr>
          <w:rFonts w:ascii="Arial" w:hAnsi="Arial" w:cs="Arial"/>
          <w:b/>
          <w:color w:val="000000"/>
        </w:rPr>
        <w:t>0.16504</w:t>
      </w:r>
    </w:p>
    <w:p w14:paraId="1E0CA1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5549C43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0304 Азот (II) оксид (Азота оксид) (6)</w:t>
      </w:r>
    </w:p>
    <w:p w14:paraId="7D62053B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38EFC1E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3E3662">
        <w:rPr>
          <w:b/>
          <w:i/>
          <w:color w:val="000000"/>
          <w:sz w:val="22"/>
        </w:rPr>
        <w:t xml:space="preserve">_M_ = </w:t>
      </w:r>
      <w:r w:rsidRPr="003E3662">
        <w:rPr>
          <w:b/>
          <w:i/>
          <w:color w:val="000000"/>
        </w:rPr>
        <w:t xml:space="preserve">0.13 · M = </w:t>
      </w:r>
      <w:r w:rsidRPr="003E3662">
        <w:rPr>
          <w:b/>
          <w:color w:val="000000"/>
        </w:rPr>
        <w:t xml:space="preserve">0.13 · 2.975 = </w:t>
      </w:r>
      <w:r w:rsidRPr="003E3662">
        <w:rPr>
          <w:rFonts w:ascii="Arial" w:hAnsi="Arial" w:cs="Arial"/>
          <w:b/>
          <w:color w:val="000000"/>
        </w:rPr>
        <w:t>0.38675</w:t>
      </w:r>
    </w:p>
    <w:p w14:paraId="03AE38A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3E3662">
        <w:rPr>
          <w:b/>
          <w:i/>
          <w:color w:val="000000"/>
          <w:sz w:val="22"/>
        </w:rPr>
        <w:t xml:space="preserve">_G_ = </w:t>
      </w:r>
      <w:r w:rsidRPr="003E3662">
        <w:rPr>
          <w:b/>
          <w:i/>
          <w:color w:val="000000"/>
        </w:rPr>
        <w:t xml:space="preserve">0.13 · G = </w:t>
      </w:r>
      <w:r w:rsidRPr="003E3662">
        <w:rPr>
          <w:b/>
          <w:color w:val="000000"/>
        </w:rPr>
        <w:t xml:space="preserve">0.13 · 0.2063 = </w:t>
      </w:r>
      <w:r w:rsidRPr="003E3662">
        <w:rPr>
          <w:rFonts w:ascii="Arial" w:hAnsi="Arial" w:cs="Arial"/>
          <w:b/>
          <w:color w:val="000000"/>
        </w:rPr>
        <w:t>0.026819</w:t>
      </w:r>
    </w:p>
    <w:p w14:paraId="536C8FD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A23BA15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1A52A69C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4D75" w14:textId="6FCE7EC5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2FA9" w14:textId="5FE22C13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4A68" w14:textId="02C1ACF2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45EF" w14:textId="5B1483CC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40BE5803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A357" w14:textId="61434321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351F" w14:textId="6C73333C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AB0B" w14:textId="1A81745E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0.16504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BB76" w14:textId="7359FF74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2.38</w:t>
            </w:r>
          </w:p>
        </w:tc>
      </w:tr>
      <w:tr w:rsidR="003E3662" w14:paraId="4A5674F3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0A5DD" w14:textId="71D160EC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E1A1" w14:textId="088024FD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CF3B" w14:textId="3717BD13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0.026819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D9EE" w14:textId="24BD6077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0.38675</w:t>
            </w:r>
          </w:p>
        </w:tc>
      </w:tr>
      <w:tr w:rsidR="003E3662" w14:paraId="6DD12245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E302" w14:textId="0B1C970C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A787" w14:textId="62DB6313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E426" w14:textId="1574C731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1.155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5441" w14:textId="3C0A5CDF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17</w:t>
            </w:r>
          </w:p>
        </w:tc>
      </w:tr>
      <w:tr w:rsidR="003E3662" w14:paraId="2A54A756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6265" w14:textId="0CA4586D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82FA" w14:textId="17E0FA55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72D5" w14:textId="2CF05337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0.153824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3032" w14:textId="1AB531A2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1.572736</w:t>
            </w:r>
          </w:p>
        </w:tc>
      </w:tr>
    </w:tbl>
    <w:p w14:paraId="6575FB80" w14:textId="343DE6B9" w:rsidR="003E3662" w:rsidRPr="003E3662" w:rsidRDefault="003E3662" w:rsidP="003E3662">
      <w:pPr>
        <w:rPr>
          <w:color w:val="000000"/>
          <w:sz w:val="22"/>
        </w:rPr>
      </w:pPr>
    </w:p>
    <w:p w14:paraId="3F3F053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766AF91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41AE682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F3857CF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658375DB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50BB1F0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900FE91" w14:textId="5D727FF9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3C231B84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15932B9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6037</w:t>
      </w:r>
    </w:p>
    <w:p w14:paraId="013A6A6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6037 01, Взрывные работы</w:t>
      </w:r>
    </w:p>
    <w:p w14:paraId="56521DA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5FCD68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F7A946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BA388FC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5210B5ED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78D1348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BAB8D7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73A3C33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>, Аммонит ЖВ</w:t>
      </w:r>
    </w:p>
    <w:p w14:paraId="44593EC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3E3662">
        <w:rPr>
          <w:b/>
          <w:i/>
          <w:color w:val="000000"/>
          <w:sz w:val="22"/>
        </w:rPr>
        <w:t xml:space="preserve">A = </w:t>
      </w:r>
      <w:r w:rsidRPr="003E3662">
        <w:rPr>
          <w:rFonts w:ascii="Arial" w:hAnsi="Arial" w:cs="Arial"/>
          <w:b/>
          <w:color w:val="000000"/>
        </w:rPr>
        <w:t>1995</w:t>
      </w:r>
    </w:p>
    <w:p w14:paraId="511B7CA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3E3662">
        <w:rPr>
          <w:b/>
          <w:i/>
          <w:color w:val="000000"/>
          <w:sz w:val="22"/>
        </w:rPr>
        <w:t xml:space="preserve">AJ = </w:t>
      </w:r>
      <w:r w:rsidRPr="003E3662">
        <w:rPr>
          <w:rFonts w:ascii="Arial" w:hAnsi="Arial" w:cs="Arial"/>
          <w:b/>
          <w:color w:val="000000"/>
        </w:rPr>
        <w:t>0.234</w:t>
      </w:r>
    </w:p>
    <w:p w14:paraId="5BC2A81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3E3662">
        <w:rPr>
          <w:b/>
          <w:i/>
          <w:color w:val="000000"/>
          <w:sz w:val="22"/>
        </w:rPr>
        <w:t xml:space="preserve">V = </w:t>
      </w:r>
      <w:r w:rsidRPr="003E3662">
        <w:rPr>
          <w:rFonts w:ascii="Arial" w:hAnsi="Arial" w:cs="Arial"/>
          <w:b/>
          <w:color w:val="000000"/>
        </w:rPr>
        <w:t>2240000</w:t>
      </w:r>
    </w:p>
    <w:p w14:paraId="0B7CF16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объем взорванной горной породы за один массовый взрыв, м3, </w:t>
      </w:r>
      <w:r w:rsidRPr="003E3662">
        <w:rPr>
          <w:b/>
          <w:i/>
          <w:color w:val="000000"/>
          <w:sz w:val="22"/>
        </w:rPr>
        <w:t xml:space="preserve">VJ = </w:t>
      </w:r>
      <w:r w:rsidRPr="003E3662">
        <w:rPr>
          <w:rFonts w:ascii="Arial" w:hAnsi="Arial" w:cs="Arial"/>
          <w:b/>
          <w:color w:val="000000"/>
        </w:rPr>
        <w:t>263</w:t>
      </w:r>
    </w:p>
    <w:p w14:paraId="3F0D508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>: &gt;14</w:t>
      </w:r>
    </w:p>
    <w:p w14:paraId="688C4C6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3E3662">
        <w:rPr>
          <w:b/>
          <w:i/>
          <w:color w:val="000000"/>
          <w:sz w:val="22"/>
        </w:rPr>
        <w:t xml:space="preserve">QN = </w:t>
      </w:r>
      <w:r w:rsidRPr="003E3662">
        <w:rPr>
          <w:rFonts w:ascii="Arial" w:hAnsi="Arial" w:cs="Arial"/>
          <w:b/>
          <w:color w:val="000000"/>
        </w:rPr>
        <w:t>0.11</w:t>
      </w:r>
    </w:p>
    <w:p w14:paraId="61C6F08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3E3662">
        <w:rPr>
          <w:b/>
          <w:i/>
          <w:color w:val="000000"/>
          <w:sz w:val="22"/>
        </w:rPr>
        <w:t xml:space="preserve">N = </w:t>
      </w:r>
      <w:r w:rsidRPr="003E3662">
        <w:rPr>
          <w:rFonts w:ascii="Arial" w:hAnsi="Arial" w:cs="Arial"/>
          <w:b/>
          <w:color w:val="000000"/>
        </w:rPr>
        <w:t>0</w:t>
      </w:r>
    </w:p>
    <w:p w14:paraId="49BB49E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N1 = </w:t>
      </w:r>
      <w:r w:rsidRPr="003E3662">
        <w:rPr>
          <w:rFonts w:ascii="Arial" w:hAnsi="Arial" w:cs="Arial"/>
          <w:b/>
          <w:color w:val="000000"/>
        </w:rPr>
        <w:t>0.8</w:t>
      </w:r>
    </w:p>
    <w:p w14:paraId="0593314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F18BF8E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25DCF8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4D69D2B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CF294C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3E3662">
        <w:rPr>
          <w:b/>
          <w:i/>
          <w:color w:val="000000"/>
          <w:sz w:val="22"/>
        </w:rPr>
        <w:t xml:space="preserve">_M_ = </w:t>
      </w:r>
      <w:r w:rsidRPr="003E3662">
        <w:rPr>
          <w:b/>
          <w:i/>
          <w:color w:val="000000"/>
        </w:rPr>
        <w:t xml:space="preserve">KOC · 0.16 · QN · V · (1-N1) / 1000 = </w:t>
      </w:r>
      <w:r w:rsidRPr="003E3662">
        <w:rPr>
          <w:b/>
          <w:color w:val="000000"/>
        </w:rPr>
        <w:t xml:space="preserve">0.4 · 0.16 · 0.11 · 2240000 · (1-0.8) / 1000 = </w:t>
      </w:r>
      <w:r w:rsidRPr="003E3662">
        <w:rPr>
          <w:rFonts w:ascii="Arial" w:hAnsi="Arial" w:cs="Arial"/>
          <w:b/>
          <w:color w:val="000000"/>
        </w:rPr>
        <w:t>3.15392</w:t>
      </w:r>
    </w:p>
    <w:p w14:paraId="739D615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г/с (3.5.6), </w:t>
      </w:r>
      <w:r w:rsidRPr="003E3662">
        <w:rPr>
          <w:b/>
          <w:i/>
          <w:color w:val="000000"/>
          <w:sz w:val="22"/>
        </w:rPr>
        <w:t xml:space="preserve">_G_ = </w:t>
      </w:r>
      <w:r w:rsidRPr="003E3662">
        <w:rPr>
          <w:b/>
          <w:i/>
          <w:color w:val="000000"/>
        </w:rPr>
        <w:t xml:space="preserve">KOC · 0.16 · QN · VJ · (1-N1) · 1000 / 1200 = </w:t>
      </w:r>
      <w:r w:rsidRPr="003E3662">
        <w:rPr>
          <w:b/>
          <w:color w:val="000000"/>
        </w:rPr>
        <w:t xml:space="preserve">0.4 · 0.16 · 0.11 · 263 · (1-0.8) · 1000 / 1200 = </w:t>
      </w:r>
      <w:r w:rsidRPr="003E3662">
        <w:rPr>
          <w:rFonts w:ascii="Arial" w:hAnsi="Arial" w:cs="Arial"/>
          <w:b/>
          <w:color w:val="000000"/>
        </w:rPr>
        <w:t>0.30858666667</w:t>
      </w:r>
    </w:p>
    <w:p w14:paraId="19D13E6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9A454D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2CAF9CE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026CF5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0.014</w:t>
      </w:r>
    </w:p>
    <w:p w14:paraId="05CDB08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3E3662">
        <w:rPr>
          <w:b/>
          <w:i/>
          <w:color w:val="000000"/>
          <w:sz w:val="22"/>
        </w:rPr>
        <w:t xml:space="preserve">M1GOD = </w:t>
      </w:r>
      <w:r w:rsidRPr="003E3662">
        <w:rPr>
          <w:b/>
          <w:i/>
          <w:color w:val="000000"/>
        </w:rPr>
        <w:t xml:space="preserve">Q · A · (1-N) = </w:t>
      </w:r>
      <w:r w:rsidRPr="003E3662">
        <w:rPr>
          <w:b/>
          <w:color w:val="000000"/>
        </w:rPr>
        <w:t xml:space="preserve">0.014 · 1995 · (1-0) = </w:t>
      </w:r>
      <w:r w:rsidRPr="003E3662">
        <w:rPr>
          <w:rFonts w:ascii="Arial" w:hAnsi="Arial" w:cs="Arial"/>
          <w:b/>
          <w:color w:val="000000"/>
        </w:rPr>
        <w:t>27.93</w:t>
      </w:r>
    </w:p>
    <w:p w14:paraId="468F42F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3E3662">
        <w:rPr>
          <w:b/>
          <w:i/>
          <w:color w:val="000000"/>
          <w:sz w:val="22"/>
        </w:rPr>
        <w:t xml:space="preserve">Q1 = </w:t>
      </w:r>
      <w:r w:rsidRPr="003E3662">
        <w:rPr>
          <w:rFonts w:ascii="Arial" w:hAnsi="Arial" w:cs="Arial"/>
          <w:b/>
          <w:color w:val="000000"/>
        </w:rPr>
        <w:t>0.006</w:t>
      </w:r>
    </w:p>
    <w:p w14:paraId="43C1FE1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3E3662">
        <w:rPr>
          <w:b/>
          <w:i/>
          <w:color w:val="000000"/>
          <w:sz w:val="22"/>
        </w:rPr>
        <w:t xml:space="preserve">M2GOD = </w:t>
      </w:r>
      <w:r w:rsidRPr="003E3662">
        <w:rPr>
          <w:b/>
          <w:i/>
          <w:color w:val="000000"/>
        </w:rPr>
        <w:t xml:space="preserve">Q1 · A = </w:t>
      </w:r>
      <w:r w:rsidRPr="003E3662">
        <w:rPr>
          <w:b/>
          <w:color w:val="000000"/>
        </w:rPr>
        <w:t xml:space="preserve">0.006 · 1995 = </w:t>
      </w:r>
      <w:r w:rsidRPr="003E3662">
        <w:rPr>
          <w:rFonts w:ascii="Arial" w:hAnsi="Arial" w:cs="Arial"/>
          <w:b/>
          <w:color w:val="000000"/>
        </w:rPr>
        <w:t>11.97</w:t>
      </w:r>
    </w:p>
    <w:p w14:paraId="439259B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F8B6268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5C5FE996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2F64BFE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M1GOD + M2GOD = </w:t>
      </w:r>
      <w:r w:rsidRPr="003E3662">
        <w:rPr>
          <w:b/>
          <w:color w:val="000000"/>
        </w:rPr>
        <w:t xml:space="preserve">27.93 + 11.97 = </w:t>
      </w:r>
      <w:r w:rsidRPr="003E3662">
        <w:rPr>
          <w:rFonts w:ascii="Arial" w:hAnsi="Arial" w:cs="Arial"/>
          <w:b/>
          <w:color w:val="000000"/>
        </w:rPr>
        <w:t>39.9</w:t>
      </w:r>
    </w:p>
    <w:p w14:paraId="6A73463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3E3662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0.234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3E3662">
        <w:rPr>
          <w:rFonts w:ascii="Arial" w:hAnsi="Arial" w:cs="Arial"/>
          <w:b/>
          <w:color w:val="000000"/>
        </w:rPr>
        <w:t>2.73</w:t>
      </w:r>
    </w:p>
    <w:p w14:paraId="7E4705B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C0856F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0.0025</w:t>
      </w:r>
    </w:p>
    <w:p w14:paraId="364E9E8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3E3662">
        <w:rPr>
          <w:b/>
          <w:i/>
          <w:color w:val="000000"/>
          <w:sz w:val="22"/>
        </w:rPr>
        <w:t xml:space="preserve">M1GOD = </w:t>
      </w:r>
      <w:r w:rsidRPr="003E3662">
        <w:rPr>
          <w:b/>
          <w:i/>
          <w:color w:val="000000"/>
        </w:rPr>
        <w:t xml:space="preserve">Q · A · (1-N) = </w:t>
      </w:r>
      <w:r w:rsidRPr="003E3662">
        <w:rPr>
          <w:b/>
          <w:color w:val="000000"/>
        </w:rPr>
        <w:t xml:space="preserve">0.0025 · 1995 · (1-0) = </w:t>
      </w:r>
      <w:r w:rsidRPr="003E3662">
        <w:rPr>
          <w:rFonts w:ascii="Arial" w:hAnsi="Arial" w:cs="Arial"/>
          <w:b/>
          <w:color w:val="000000"/>
        </w:rPr>
        <w:t>4.99</w:t>
      </w:r>
    </w:p>
    <w:p w14:paraId="3C48CB7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3E3662">
        <w:rPr>
          <w:b/>
          <w:i/>
          <w:color w:val="000000"/>
          <w:sz w:val="22"/>
        </w:rPr>
        <w:t xml:space="preserve">Q1 = </w:t>
      </w:r>
      <w:r w:rsidRPr="003E3662">
        <w:rPr>
          <w:rFonts w:ascii="Arial" w:hAnsi="Arial" w:cs="Arial"/>
          <w:b/>
          <w:color w:val="000000"/>
        </w:rPr>
        <w:t>0.001</w:t>
      </w:r>
    </w:p>
    <w:p w14:paraId="2FC5200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3E3662">
        <w:rPr>
          <w:b/>
          <w:i/>
          <w:color w:val="000000"/>
          <w:sz w:val="22"/>
        </w:rPr>
        <w:t xml:space="preserve">M2GOD = </w:t>
      </w:r>
      <w:r w:rsidRPr="003E3662">
        <w:rPr>
          <w:b/>
          <w:i/>
          <w:color w:val="000000"/>
        </w:rPr>
        <w:t xml:space="preserve">Q1 · A = </w:t>
      </w:r>
      <w:r w:rsidRPr="003E3662">
        <w:rPr>
          <w:b/>
          <w:color w:val="000000"/>
        </w:rPr>
        <w:t xml:space="preserve">0.001 · 1995 = </w:t>
      </w:r>
      <w:r w:rsidRPr="003E3662">
        <w:rPr>
          <w:rFonts w:ascii="Arial" w:hAnsi="Arial" w:cs="Arial"/>
          <w:b/>
          <w:color w:val="000000"/>
        </w:rPr>
        <w:t>1.995</w:t>
      </w:r>
    </w:p>
    <w:p w14:paraId="01B0FAE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784207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M1GOD + M2GOD = </w:t>
      </w:r>
      <w:r w:rsidRPr="003E3662">
        <w:rPr>
          <w:b/>
          <w:color w:val="000000"/>
        </w:rPr>
        <w:t xml:space="preserve">4.99 + 1.995 = </w:t>
      </w:r>
      <w:r w:rsidRPr="003E3662">
        <w:rPr>
          <w:rFonts w:ascii="Arial" w:hAnsi="Arial" w:cs="Arial"/>
          <w:b/>
          <w:color w:val="000000"/>
        </w:rPr>
        <w:t>6.99</w:t>
      </w:r>
    </w:p>
    <w:p w14:paraId="0E62FA3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3E3662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0.234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3E3662">
        <w:rPr>
          <w:rFonts w:ascii="Arial" w:hAnsi="Arial" w:cs="Arial"/>
          <w:b/>
          <w:color w:val="000000"/>
        </w:rPr>
        <w:t>0.4875</w:t>
      </w:r>
    </w:p>
    <w:p w14:paraId="11BD011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357015F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393DA40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21EBC27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4AEE6DE6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71476F4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3E3662">
        <w:rPr>
          <w:b/>
          <w:i/>
          <w:color w:val="000000"/>
          <w:sz w:val="22"/>
        </w:rPr>
        <w:t xml:space="preserve">_M_ = </w:t>
      </w:r>
      <w:r w:rsidRPr="003E3662">
        <w:rPr>
          <w:b/>
          <w:i/>
          <w:color w:val="000000"/>
        </w:rPr>
        <w:t xml:space="preserve">0.8 · M = </w:t>
      </w:r>
      <w:r w:rsidRPr="003E3662">
        <w:rPr>
          <w:b/>
          <w:color w:val="000000"/>
        </w:rPr>
        <w:t xml:space="preserve">0.8 · 6.99 = </w:t>
      </w:r>
      <w:r w:rsidRPr="003E3662">
        <w:rPr>
          <w:rFonts w:ascii="Arial" w:hAnsi="Arial" w:cs="Arial"/>
          <w:b/>
          <w:color w:val="000000"/>
        </w:rPr>
        <w:t>5.592</w:t>
      </w:r>
    </w:p>
    <w:p w14:paraId="3123745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3E3662">
        <w:rPr>
          <w:b/>
          <w:i/>
          <w:color w:val="000000"/>
          <w:sz w:val="22"/>
        </w:rPr>
        <w:t xml:space="preserve">_G_ = </w:t>
      </w:r>
      <w:r w:rsidRPr="003E3662">
        <w:rPr>
          <w:b/>
          <w:i/>
          <w:color w:val="000000"/>
        </w:rPr>
        <w:t xml:space="preserve">0.8 · G = </w:t>
      </w:r>
      <w:r w:rsidRPr="003E3662">
        <w:rPr>
          <w:b/>
          <w:color w:val="000000"/>
        </w:rPr>
        <w:t xml:space="preserve">0.8 · 0.4875 = </w:t>
      </w:r>
      <w:r w:rsidRPr="003E3662">
        <w:rPr>
          <w:rFonts w:ascii="Arial" w:hAnsi="Arial" w:cs="Arial"/>
          <w:b/>
          <w:color w:val="000000"/>
        </w:rPr>
        <w:t>0.39</w:t>
      </w:r>
    </w:p>
    <w:p w14:paraId="2C21323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4F5BFD1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0304 Азот (II) оксид (Азота оксид) (6)</w:t>
      </w:r>
    </w:p>
    <w:p w14:paraId="6B03F897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3F65B4E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3E3662">
        <w:rPr>
          <w:b/>
          <w:i/>
          <w:color w:val="000000"/>
          <w:sz w:val="22"/>
        </w:rPr>
        <w:t xml:space="preserve">_M_ = </w:t>
      </w:r>
      <w:r w:rsidRPr="003E3662">
        <w:rPr>
          <w:b/>
          <w:i/>
          <w:color w:val="000000"/>
        </w:rPr>
        <w:t xml:space="preserve">0.13 · M = </w:t>
      </w:r>
      <w:r w:rsidRPr="003E3662">
        <w:rPr>
          <w:b/>
          <w:color w:val="000000"/>
        </w:rPr>
        <w:t xml:space="preserve">0.13 · 6.99 = </w:t>
      </w:r>
      <w:r w:rsidRPr="003E3662">
        <w:rPr>
          <w:rFonts w:ascii="Arial" w:hAnsi="Arial" w:cs="Arial"/>
          <w:b/>
          <w:color w:val="000000"/>
        </w:rPr>
        <w:t>0.9087</w:t>
      </w:r>
    </w:p>
    <w:p w14:paraId="0101B58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3E3662">
        <w:rPr>
          <w:b/>
          <w:i/>
          <w:color w:val="000000"/>
          <w:sz w:val="22"/>
        </w:rPr>
        <w:t xml:space="preserve">_G_ = </w:t>
      </w:r>
      <w:r w:rsidRPr="003E3662">
        <w:rPr>
          <w:b/>
          <w:i/>
          <w:color w:val="000000"/>
        </w:rPr>
        <w:t xml:space="preserve">0.13 · G = </w:t>
      </w:r>
      <w:r w:rsidRPr="003E3662">
        <w:rPr>
          <w:b/>
          <w:color w:val="000000"/>
        </w:rPr>
        <w:t xml:space="preserve">0.13 · 0.4875 = </w:t>
      </w:r>
      <w:r w:rsidRPr="003E3662">
        <w:rPr>
          <w:rFonts w:ascii="Arial" w:hAnsi="Arial" w:cs="Arial"/>
          <w:b/>
          <w:color w:val="000000"/>
        </w:rPr>
        <w:t>0.063375</w:t>
      </w:r>
    </w:p>
    <w:p w14:paraId="01499BD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4DD3FC87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4CDAE377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C5A0" w14:textId="04552CD1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55D4" w14:textId="52A50692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8387" w14:textId="1FF9F52B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9FE5" w14:textId="533F3C33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6BAE6720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AF8C" w14:textId="1CB736E8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87E41" w14:textId="3BC2148F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48C6" w14:textId="1F9B8738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0.39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A081" w14:textId="2C9F3DF2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5.592</w:t>
            </w:r>
          </w:p>
        </w:tc>
      </w:tr>
      <w:tr w:rsidR="003E3662" w14:paraId="02E8E979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6F71" w14:textId="3C51721E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616DE" w14:textId="1B93B45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342A" w14:textId="0C7ACE2B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0.063375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1038" w14:textId="5E44098E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0.9087</w:t>
            </w:r>
          </w:p>
        </w:tc>
      </w:tr>
      <w:tr w:rsidR="003E3662" w14:paraId="35392767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1757" w14:textId="6CA973CE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281E" w14:textId="3BCC9A6D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8D3A0" w14:textId="334D135A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2.73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7AF7" w14:textId="2EEC2FAD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39.9</w:t>
            </w:r>
          </w:p>
        </w:tc>
      </w:tr>
      <w:tr w:rsidR="003E3662" w14:paraId="0DCCD7EF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0F05" w14:textId="0684AFCA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E817" w14:textId="2B588232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99D1" w14:textId="7D877946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0.30858666667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AA24" w14:textId="51446CB6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3.15392</w:t>
            </w:r>
          </w:p>
        </w:tc>
      </w:tr>
    </w:tbl>
    <w:p w14:paraId="45C91D00" w14:textId="490B6CBD" w:rsidR="003E3662" w:rsidRPr="003E3662" w:rsidRDefault="003E3662" w:rsidP="003E3662">
      <w:pPr>
        <w:rPr>
          <w:color w:val="000000"/>
          <w:sz w:val="22"/>
        </w:rPr>
      </w:pPr>
    </w:p>
    <w:p w14:paraId="4CF29CC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63688DDD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73022DD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EC0A3A1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5808A816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2F79004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BB7C8BD" w14:textId="2390393C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</w:t>
      </w:r>
    </w:p>
    <w:p w14:paraId="24A72997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ECB4DF3" w14:textId="226A402A" w:rsidR="003E3662" w:rsidRPr="008D060C" w:rsidRDefault="003E3662" w:rsidP="003E3662">
      <w:pPr>
        <w:rPr>
          <w:rFonts w:ascii="Courier New" w:hAnsi="Courier New" w:cs="Courier New"/>
          <w:color w:val="000000"/>
          <w:sz w:val="22"/>
          <w:lang w:val="kk-KZ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8D060C">
        <w:rPr>
          <w:rFonts w:ascii="Courier New" w:hAnsi="Courier New" w:cs="Courier New"/>
          <w:color w:val="000000"/>
          <w:sz w:val="22"/>
          <w:lang w:val="kk-KZ"/>
        </w:rPr>
        <w:t>8</w:t>
      </w:r>
    </w:p>
    <w:p w14:paraId="6A8F141F" w14:textId="7CDF1C64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8D060C">
        <w:rPr>
          <w:rFonts w:ascii="Courier New" w:hAnsi="Courier New" w:cs="Courier New"/>
          <w:color w:val="000000"/>
          <w:sz w:val="22"/>
          <w:lang w:val="kk-KZ"/>
        </w:rPr>
        <w:t>8</w:t>
      </w:r>
      <w:r w:rsidRPr="003E3662">
        <w:rPr>
          <w:rFonts w:ascii="Courier New" w:hAnsi="Courier New" w:cs="Courier New"/>
          <w:color w:val="000000"/>
          <w:sz w:val="22"/>
        </w:rPr>
        <w:t xml:space="preserve"> 01, Бурение шпуров</w:t>
      </w:r>
    </w:p>
    <w:p w14:paraId="431E1A1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888733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10EF7C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87D359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5451494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2A91B7E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367756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19C49D3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6F76107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3E3662">
        <w:rPr>
          <w:b/>
          <w:i/>
          <w:color w:val="000000"/>
          <w:sz w:val="22"/>
        </w:rPr>
        <w:t xml:space="preserve">N = </w:t>
      </w:r>
      <w:r w:rsidRPr="003E3662">
        <w:rPr>
          <w:rFonts w:ascii="Arial" w:hAnsi="Arial" w:cs="Arial"/>
          <w:b/>
          <w:color w:val="000000"/>
        </w:rPr>
        <w:t>2</w:t>
      </w:r>
    </w:p>
    <w:p w14:paraId="439BF92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3E3662">
        <w:rPr>
          <w:b/>
          <w:i/>
          <w:color w:val="000000"/>
          <w:sz w:val="22"/>
        </w:rPr>
        <w:t xml:space="preserve">N1 = </w:t>
      </w:r>
      <w:r w:rsidRPr="003E3662">
        <w:rPr>
          <w:rFonts w:ascii="Arial" w:hAnsi="Arial" w:cs="Arial"/>
          <w:b/>
          <w:color w:val="000000"/>
        </w:rPr>
        <w:t>2</w:t>
      </w:r>
    </w:p>
    <w:p w14:paraId="22C4CA6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3E3662">
        <w:rPr>
          <w:b/>
          <w:i/>
          <w:color w:val="000000"/>
          <w:sz w:val="22"/>
        </w:rPr>
        <w:t xml:space="preserve">_T_ = </w:t>
      </w:r>
      <w:r w:rsidRPr="003E3662">
        <w:rPr>
          <w:rFonts w:ascii="Arial" w:hAnsi="Arial" w:cs="Arial"/>
          <w:b/>
          <w:color w:val="000000"/>
        </w:rPr>
        <w:t>8520</w:t>
      </w:r>
    </w:p>
    <w:p w14:paraId="59189D3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>: &gt;12</w:t>
      </w:r>
    </w:p>
    <w:p w14:paraId="0BE300D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3E3662">
        <w:rPr>
          <w:b/>
          <w:i/>
          <w:color w:val="000000"/>
          <w:sz w:val="22"/>
        </w:rPr>
        <w:t xml:space="preserve">V = </w:t>
      </w:r>
      <w:r w:rsidRPr="003E3662">
        <w:rPr>
          <w:rFonts w:ascii="Arial" w:hAnsi="Arial" w:cs="Arial"/>
          <w:b/>
          <w:color w:val="000000"/>
        </w:rPr>
        <w:t>0.44</w:t>
      </w:r>
    </w:p>
    <w:p w14:paraId="180EFA0E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>Тип выбуриваемой породы и ее крепость (f): Плотно магнетитовые роговики, f&gt;12</w:t>
      </w:r>
    </w:p>
    <w:p w14:paraId="074789D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6A737F3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30CAB84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3C7323B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3E3662">
        <w:rPr>
          <w:b/>
          <w:i/>
          <w:color w:val="000000"/>
          <w:sz w:val="22"/>
        </w:rPr>
        <w:t xml:space="preserve">Q = </w:t>
      </w:r>
      <w:r w:rsidRPr="003E3662">
        <w:rPr>
          <w:rFonts w:ascii="Arial" w:hAnsi="Arial" w:cs="Arial"/>
          <w:b/>
          <w:color w:val="000000"/>
        </w:rPr>
        <w:t>4.2</w:t>
      </w:r>
    </w:p>
    <w:p w14:paraId="3121235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1C7EB07F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AFEDE0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5DAB0D1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4C80C7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V · Q · K5 / 3.6 = </w:t>
      </w:r>
      <w:r w:rsidRPr="003E3662">
        <w:rPr>
          <w:b/>
          <w:color w:val="000000"/>
        </w:rPr>
        <w:t xml:space="preserve">0.4 · 0.44 · 4.2 · 0.8 / 3.6 = </w:t>
      </w:r>
      <w:r w:rsidRPr="003E3662">
        <w:rPr>
          <w:rFonts w:ascii="Arial" w:hAnsi="Arial" w:cs="Arial"/>
          <w:b/>
          <w:color w:val="000000"/>
        </w:rPr>
        <w:t>0.1643</w:t>
      </w:r>
    </w:p>
    <w:p w14:paraId="12DAFD2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3E3662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3E3662">
        <w:rPr>
          <w:rFonts w:ascii="Arial" w:hAnsi="Arial" w:cs="Arial"/>
          <w:b/>
          <w:color w:val="000000"/>
        </w:rPr>
        <w:t>5.04</w:t>
      </w:r>
    </w:p>
    <w:p w14:paraId="292EB84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3E3662">
        <w:rPr>
          <w:b/>
          <w:i/>
          <w:color w:val="000000"/>
          <w:sz w:val="22"/>
        </w:rPr>
        <w:t xml:space="preserve">_G_ = </w:t>
      </w:r>
      <w:r w:rsidRPr="003E3662">
        <w:rPr>
          <w:b/>
          <w:i/>
          <w:color w:val="000000"/>
        </w:rPr>
        <w:t xml:space="preserve">G · N1 = </w:t>
      </w:r>
      <w:r w:rsidRPr="003E3662">
        <w:rPr>
          <w:b/>
          <w:color w:val="000000"/>
        </w:rPr>
        <w:t xml:space="preserve">0.1643 · 2 = </w:t>
      </w:r>
      <w:r w:rsidRPr="003E3662">
        <w:rPr>
          <w:rFonts w:ascii="Arial" w:hAnsi="Arial" w:cs="Arial"/>
          <w:b/>
          <w:color w:val="000000"/>
        </w:rPr>
        <w:t>0.3286</w:t>
      </w:r>
    </w:p>
    <w:p w14:paraId="52553ED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3E3662">
        <w:rPr>
          <w:b/>
          <w:i/>
          <w:color w:val="000000"/>
          <w:sz w:val="22"/>
        </w:rPr>
        <w:t xml:space="preserve">_M_ = </w:t>
      </w:r>
      <w:r w:rsidRPr="003E3662">
        <w:rPr>
          <w:b/>
          <w:i/>
          <w:color w:val="000000"/>
        </w:rPr>
        <w:t xml:space="preserve">M · N = </w:t>
      </w:r>
      <w:r w:rsidRPr="003E3662">
        <w:rPr>
          <w:b/>
          <w:color w:val="000000"/>
        </w:rPr>
        <w:t xml:space="preserve">5.04 · 2 = </w:t>
      </w:r>
      <w:r w:rsidRPr="003E3662">
        <w:rPr>
          <w:rFonts w:ascii="Arial" w:hAnsi="Arial" w:cs="Arial"/>
          <w:b/>
          <w:color w:val="000000"/>
        </w:rPr>
        <w:t>10.08</w:t>
      </w:r>
    </w:p>
    <w:p w14:paraId="6AFBABBC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52AD9A0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68EEA8CA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EB5E" w14:textId="26CE2F51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3537" w14:textId="4EF9F969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3E11" w14:textId="66E219D1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1021" w14:textId="0B055D9E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1B20B749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B7971" w14:textId="51242C7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96D9" w14:textId="73CB5707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08E2" w14:textId="5AD69A68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777EE" w14:textId="75EE7327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10.08</w:t>
            </w:r>
          </w:p>
        </w:tc>
      </w:tr>
    </w:tbl>
    <w:p w14:paraId="56577AB5" w14:textId="57C4842C" w:rsidR="003E3662" w:rsidRPr="003E3662" w:rsidRDefault="003E3662" w:rsidP="003E3662">
      <w:pPr>
        <w:rPr>
          <w:color w:val="000000"/>
          <w:sz w:val="22"/>
        </w:rPr>
      </w:pPr>
    </w:p>
    <w:p w14:paraId="4B9DD6D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BFE64EA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08097B8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798FE007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  <w:r w:rsidRPr="003E3662">
        <w:rPr>
          <w:b/>
          <w:color w:val="000000"/>
          <w:sz w:val="28"/>
        </w:rPr>
        <w:t xml:space="preserve">               РАСЧЕТ ВАЛОВЫХ ВЫБРОСОВ</w:t>
      </w:r>
    </w:p>
    <w:p w14:paraId="50B5DDDF" w14:textId="77777777" w:rsidR="003E3662" w:rsidRPr="003E3662" w:rsidRDefault="003E3662" w:rsidP="003E3662">
      <w:pPr>
        <w:jc w:val="center"/>
        <w:rPr>
          <w:b/>
          <w:color w:val="000000"/>
          <w:sz w:val="28"/>
        </w:rPr>
      </w:pPr>
    </w:p>
    <w:p w14:paraId="61DEF52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E5F7407" w14:textId="1B0FF66A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Объект: 0021, Вариант 7 ПГР участка Карьерный </w:t>
      </w:r>
      <w:r w:rsidR="008D060C">
        <w:rPr>
          <w:rFonts w:ascii="Courier New" w:hAnsi="Courier New" w:cs="Courier New"/>
          <w:color w:val="000000"/>
          <w:sz w:val="22"/>
        </w:rPr>
        <w:t xml:space="preserve">  </w:t>
      </w:r>
    </w:p>
    <w:p w14:paraId="2E9CCF6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1FDA8A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загрязнения: 6039</w:t>
      </w:r>
    </w:p>
    <w:p w14:paraId="44BDA0B1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Источник выделения: 6039 01, Обратная засыпка горных выработок и дорог</w:t>
      </w:r>
    </w:p>
    <w:p w14:paraId="29970BC2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1CEA73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94E98F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02671ED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7F09719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E3662">
        <w:rPr>
          <w:b/>
          <w:i/>
          <w:color w:val="000000"/>
          <w:sz w:val="22"/>
        </w:rPr>
        <w:t xml:space="preserve">KOC = </w:t>
      </w:r>
      <w:r w:rsidRPr="003E3662">
        <w:rPr>
          <w:rFonts w:ascii="Arial" w:hAnsi="Arial" w:cs="Arial"/>
          <w:b/>
          <w:color w:val="000000"/>
        </w:rPr>
        <w:t>0.4</w:t>
      </w:r>
    </w:p>
    <w:p w14:paraId="2A629F5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741A211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6C59DE3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2BA7950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C2B4A2F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609E43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E3662">
        <w:rPr>
          <w:b/>
          <w:i/>
          <w:color w:val="000000"/>
          <w:sz w:val="22"/>
        </w:rPr>
        <w:t xml:space="preserve">K1 = </w:t>
      </w:r>
      <w:r w:rsidRPr="003E3662">
        <w:rPr>
          <w:rFonts w:ascii="Arial" w:hAnsi="Arial" w:cs="Arial"/>
          <w:b/>
          <w:color w:val="000000"/>
        </w:rPr>
        <w:t>0.03</w:t>
      </w:r>
    </w:p>
    <w:p w14:paraId="6745D388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E3662">
        <w:rPr>
          <w:b/>
          <w:i/>
          <w:color w:val="000000"/>
          <w:sz w:val="22"/>
        </w:rPr>
        <w:t xml:space="preserve">K2 = </w:t>
      </w:r>
      <w:r w:rsidRPr="003E3662">
        <w:rPr>
          <w:rFonts w:ascii="Arial" w:hAnsi="Arial" w:cs="Arial"/>
          <w:b/>
          <w:color w:val="000000"/>
        </w:rPr>
        <w:t>0.04</w:t>
      </w:r>
    </w:p>
    <w:p w14:paraId="76E5C12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02809A3" w14:textId="77777777" w:rsidR="003E3662" w:rsidRPr="003E3662" w:rsidRDefault="003E3662" w:rsidP="003E3662">
      <w:pPr>
        <w:rPr>
          <w:b/>
          <w:i/>
          <w:color w:val="000000"/>
          <w:u w:val="single"/>
        </w:rPr>
      </w:pPr>
      <w:r w:rsidRPr="003E366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441FCB" w14:textId="77777777" w:rsidR="003E3662" w:rsidRPr="003E3662" w:rsidRDefault="003E3662" w:rsidP="003E3662">
      <w:pPr>
        <w:rPr>
          <w:b/>
          <w:i/>
          <w:color w:val="000000"/>
          <w:u w:val="single"/>
        </w:rPr>
      </w:pPr>
    </w:p>
    <w:p w14:paraId="03CCBE7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E3662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AC88B65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6ED4066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2E2779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E3662">
        <w:rPr>
          <w:b/>
          <w:i/>
          <w:color w:val="000000"/>
          <w:sz w:val="22"/>
        </w:rPr>
        <w:t xml:space="preserve">K4 = </w:t>
      </w:r>
      <w:r w:rsidRPr="003E3662">
        <w:rPr>
          <w:rFonts w:ascii="Arial" w:hAnsi="Arial" w:cs="Arial"/>
          <w:b/>
          <w:color w:val="000000"/>
        </w:rPr>
        <w:t>1</w:t>
      </w:r>
    </w:p>
    <w:p w14:paraId="4B530B2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E3662">
        <w:rPr>
          <w:b/>
          <w:i/>
          <w:color w:val="000000"/>
          <w:sz w:val="22"/>
        </w:rPr>
        <w:t xml:space="preserve">G3SR = </w:t>
      </w:r>
      <w:r w:rsidRPr="003E3662">
        <w:rPr>
          <w:rFonts w:ascii="Arial" w:hAnsi="Arial" w:cs="Arial"/>
          <w:b/>
          <w:color w:val="000000"/>
        </w:rPr>
        <w:t>5</w:t>
      </w:r>
    </w:p>
    <w:p w14:paraId="645FF6B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E3662">
        <w:rPr>
          <w:b/>
          <w:i/>
          <w:color w:val="000000"/>
          <w:sz w:val="22"/>
        </w:rPr>
        <w:t xml:space="preserve">K3SR = </w:t>
      </w:r>
      <w:r w:rsidRPr="003E3662">
        <w:rPr>
          <w:rFonts w:ascii="Arial" w:hAnsi="Arial" w:cs="Arial"/>
          <w:b/>
          <w:color w:val="000000"/>
        </w:rPr>
        <w:t>1.2</w:t>
      </w:r>
    </w:p>
    <w:p w14:paraId="48CD31FE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E3662">
        <w:rPr>
          <w:b/>
          <w:i/>
          <w:color w:val="000000"/>
          <w:sz w:val="22"/>
        </w:rPr>
        <w:t xml:space="preserve">G3 = </w:t>
      </w:r>
      <w:r w:rsidRPr="003E3662">
        <w:rPr>
          <w:rFonts w:ascii="Arial" w:hAnsi="Arial" w:cs="Arial"/>
          <w:b/>
          <w:color w:val="000000"/>
        </w:rPr>
        <w:t>12</w:t>
      </w:r>
    </w:p>
    <w:p w14:paraId="285F377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E3662">
        <w:rPr>
          <w:b/>
          <w:i/>
          <w:color w:val="000000"/>
          <w:sz w:val="22"/>
        </w:rPr>
        <w:t xml:space="preserve">K3 = </w:t>
      </w:r>
      <w:r w:rsidRPr="003E3662">
        <w:rPr>
          <w:rFonts w:ascii="Arial" w:hAnsi="Arial" w:cs="Arial"/>
          <w:b/>
          <w:color w:val="000000"/>
        </w:rPr>
        <w:t>2</w:t>
      </w:r>
    </w:p>
    <w:p w14:paraId="381D219B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E3662">
        <w:rPr>
          <w:b/>
          <w:i/>
          <w:color w:val="000000"/>
          <w:sz w:val="22"/>
        </w:rPr>
        <w:t xml:space="preserve">VL = </w:t>
      </w:r>
      <w:r w:rsidRPr="003E3662">
        <w:rPr>
          <w:rFonts w:ascii="Arial" w:hAnsi="Arial" w:cs="Arial"/>
          <w:b/>
          <w:color w:val="000000"/>
        </w:rPr>
        <w:t>1.4</w:t>
      </w:r>
    </w:p>
    <w:p w14:paraId="192B7A15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proofErr w:type="spellStart"/>
      <w:r w:rsidRPr="003E366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E3662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E3662">
        <w:rPr>
          <w:b/>
          <w:i/>
          <w:color w:val="000000"/>
          <w:sz w:val="22"/>
        </w:rPr>
        <w:t xml:space="preserve">K5 = </w:t>
      </w:r>
      <w:r w:rsidRPr="003E3662">
        <w:rPr>
          <w:rFonts w:ascii="Arial" w:hAnsi="Arial" w:cs="Arial"/>
          <w:b/>
          <w:color w:val="000000"/>
        </w:rPr>
        <w:t>0.8</w:t>
      </w:r>
    </w:p>
    <w:p w14:paraId="5B071BC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E3662">
        <w:rPr>
          <w:b/>
          <w:i/>
          <w:color w:val="000000"/>
          <w:sz w:val="22"/>
        </w:rPr>
        <w:t xml:space="preserve">G7 = </w:t>
      </w:r>
      <w:r w:rsidRPr="003E3662">
        <w:rPr>
          <w:rFonts w:ascii="Arial" w:hAnsi="Arial" w:cs="Arial"/>
          <w:b/>
          <w:color w:val="000000"/>
        </w:rPr>
        <w:t>500</w:t>
      </w:r>
    </w:p>
    <w:p w14:paraId="4C8C861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E3662">
        <w:rPr>
          <w:b/>
          <w:i/>
          <w:color w:val="000000"/>
          <w:sz w:val="22"/>
        </w:rPr>
        <w:t xml:space="preserve">K7 = </w:t>
      </w:r>
      <w:r w:rsidRPr="003E3662">
        <w:rPr>
          <w:rFonts w:ascii="Arial" w:hAnsi="Arial" w:cs="Arial"/>
          <w:b/>
          <w:color w:val="000000"/>
        </w:rPr>
        <w:t>0.1</w:t>
      </w:r>
    </w:p>
    <w:p w14:paraId="5A937376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E3662">
        <w:rPr>
          <w:b/>
          <w:i/>
          <w:color w:val="000000"/>
          <w:sz w:val="22"/>
        </w:rPr>
        <w:t xml:space="preserve">GB = </w:t>
      </w:r>
      <w:r w:rsidRPr="003E3662">
        <w:rPr>
          <w:rFonts w:ascii="Arial" w:hAnsi="Arial" w:cs="Arial"/>
          <w:b/>
          <w:color w:val="000000"/>
        </w:rPr>
        <w:t>2</w:t>
      </w:r>
    </w:p>
    <w:p w14:paraId="3388B49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E3662">
        <w:rPr>
          <w:b/>
          <w:i/>
          <w:color w:val="000000"/>
          <w:sz w:val="22"/>
        </w:rPr>
        <w:t xml:space="preserve">B = </w:t>
      </w:r>
      <w:r w:rsidRPr="003E3662">
        <w:rPr>
          <w:rFonts w:ascii="Arial" w:hAnsi="Arial" w:cs="Arial"/>
          <w:b/>
          <w:color w:val="000000"/>
        </w:rPr>
        <w:t>0.7</w:t>
      </w:r>
    </w:p>
    <w:p w14:paraId="60770A41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E3662">
        <w:rPr>
          <w:b/>
          <w:i/>
          <w:color w:val="000000"/>
          <w:sz w:val="22"/>
        </w:rPr>
        <w:t xml:space="preserve">GMAX = </w:t>
      </w:r>
      <w:r w:rsidRPr="003E3662">
        <w:rPr>
          <w:rFonts w:ascii="Arial" w:hAnsi="Arial" w:cs="Arial"/>
          <w:b/>
          <w:color w:val="000000"/>
        </w:rPr>
        <w:t>72.1</w:t>
      </w:r>
    </w:p>
    <w:p w14:paraId="04F71F6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E3662">
        <w:rPr>
          <w:b/>
          <w:i/>
          <w:color w:val="000000"/>
          <w:sz w:val="22"/>
        </w:rPr>
        <w:t xml:space="preserve">GGOD = </w:t>
      </w:r>
      <w:r w:rsidRPr="003E3662">
        <w:rPr>
          <w:rFonts w:ascii="Arial" w:hAnsi="Arial" w:cs="Arial"/>
          <w:b/>
          <w:color w:val="000000"/>
        </w:rPr>
        <w:t>613900</w:t>
      </w:r>
    </w:p>
    <w:p w14:paraId="5FB0A302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E3662">
        <w:rPr>
          <w:b/>
          <w:i/>
          <w:color w:val="000000"/>
          <w:sz w:val="22"/>
        </w:rPr>
        <w:t xml:space="preserve">NJ = </w:t>
      </w:r>
      <w:r w:rsidRPr="003E3662">
        <w:rPr>
          <w:rFonts w:ascii="Arial" w:hAnsi="Arial" w:cs="Arial"/>
          <w:b/>
          <w:color w:val="000000"/>
        </w:rPr>
        <w:t>0.8</w:t>
      </w:r>
    </w:p>
    <w:p w14:paraId="093299C0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177195F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E3662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72.1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E3662">
        <w:rPr>
          <w:rFonts w:ascii="Arial" w:hAnsi="Arial" w:cs="Arial"/>
          <w:b/>
          <w:color w:val="000000"/>
        </w:rPr>
        <w:t>0.538</w:t>
      </w:r>
    </w:p>
    <w:p w14:paraId="59ABC81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E3662">
        <w:rPr>
          <w:b/>
          <w:i/>
          <w:color w:val="000000"/>
          <w:sz w:val="22"/>
        </w:rPr>
        <w:t xml:space="preserve">MC = </w:t>
      </w:r>
      <w:r w:rsidRPr="003E3662">
        <w:rPr>
          <w:b/>
          <w:i/>
          <w:color w:val="000000"/>
        </w:rPr>
        <w:t xml:space="preserve">K1 · K2 · K3SR · K4 · K5 · K7 · K8 · K9 · KE · B · GGOD · (1-NJ) = </w:t>
      </w:r>
      <w:r w:rsidRPr="003E3662">
        <w:rPr>
          <w:b/>
          <w:color w:val="000000"/>
        </w:rPr>
        <w:t xml:space="preserve">0.03 · 0.04 · 1.2 · 1 · 0.8 · 0.1 · 1 · 1 · 1 · 0.7 · 613900 · (1-0.8) = </w:t>
      </w:r>
      <w:r w:rsidRPr="003E3662">
        <w:rPr>
          <w:rFonts w:ascii="Arial" w:hAnsi="Arial" w:cs="Arial"/>
          <w:b/>
          <w:color w:val="000000"/>
        </w:rPr>
        <w:t>9.9</w:t>
      </w:r>
    </w:p>
    <w:p w14:paraId="51848928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02DC341A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MAX(G,GC) = </w:t>
      </w:r>
      <w:r w:rsidRPr="003E3662">
        <w:rPr>
          <w:rFonts w:ascii="Arial" w:hAnsi="Arial" w:cs="Arial"/>
          <w:b/>
          <w:color w:val="000000"/>
        </w:rPr>
        <w:t>0.538</w:t>
      </w:r>
    </w:p>
    <w:p w14:paraId="54316AA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M + MC = </w:t>
      </w:r>
      <w:r w:rsidRPr="003E3662">
        <w:rPr>
          <w:b/>
          <w:color w:val="000000"/>
        </w:rPr>
        <w:t xml:space="preserve">0 + 9.9 = </w:t>
      </w:r>
      <w:r w:rsidRPr="003E3662">
        <w:rPr>
          <w:rFonts w:ascii="Arial" w:hAnsi="Arial" w:cs="Arial"/>
          <w:b/>
          <w:color w:val="000000"/>
        </w:rPr>
        <w:t>9.9</w:t>
      </w:r>
    </w:p>
    <w:p w14:paraId="466CC1A7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2C4DF28A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  <w:r w:rsidRPr="003E3662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D28A713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E3662">
        <w:rPr>
          <w:b/>
          <w:i/>
          <w:color w:val="000000"/>
          <w:sz w:val="22"/>
        </w:rPr>
        <w:t xml:space="preserve">M = </w:t>
      </w:r>
      <w:r w:rsidRPr="003E3662">
        <w:rPr>
          <w:b/>
          <w:i/>
          <w:color w:val="000000"/>
        </w:rPr>
        <w:t xml:space="preserve">KOC · M = </w:t>
      </w:r>
      <w:r w:rsidRPr="003E3662">
        <w:rPr>
          <w:b/>
          <w:color w:val="000000"/>
        </w:rPr>
        <w:t xml:space="preserve">0.4 · 9.9 = </w:t>
      </w:r>
      <w:r w:rsidRPr="003E3662">
        <w:rPr>
          <w:rFonts w:ascii="Arial" w:hAnsi="Arial" w:cs="Arial"/>
          <w:b/>
          <w:color w:val="000000"/>
        </w:rPr>
        <w:t>3.96</w:t>
      </w:r>
    </w:p>
    <w:p w14:paraId="220358A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  <w:r w:rsidRPr="003E3662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E3662">
        <w:rPr>
          <w:b/>
          <w:i/>
          <w:color w:val="000000"/>
          <w:sz w:val="22"/>
        </w:rPr>
        <w:t xml:space="preserve">G = </w:t>
      </w:r>
      <w:r w:rsidRPr="003E3662">
        <w:rPr>
          <w:b/>
          <w:i/>
          <w:color w:val="000000"/>
        </w:rPr>
        <w:t xml:space="preserve">KOC · G = </w:t>
      </w:r>
      <w:r w:rsidRPr="003E3662">
        <w:rPr>
          <w:b/>
          <w:color w:val="000000"/>
        </w:rPr>
        <w:t xml:space="preserve">0.4 · 0.538 = </w:t>
      </w:r>
      <w:r w:rsidRPr="003E3662">
        <w:rPr>
          <w:rFonts w:ascii="Arial" w:hAnsi="Arial" w:cs="Arial"/>
          <w:b/>
          <w:color w:val="000000"/>
        </w:rPr>
        <w:t>0.215</w:t>
      </w:r>
    </w:p>
    <w:p w14:paraId="42969EC0" w14:textId="77777777" w:rsidR="003E3662" w:rsidRPr="003E3662" w:rsidRDefault="003E3662" w:rsidP="003E3662">
      <w:pPr>
        <w:rPr>
          <w:rFonts w:ascii="Arial" w:hAnsi="Arial" w:cs="Arial"/>
          <w:b/>
          <w:color w:val="000000"/>
        </w:rPr>
      </w:pPr>
    </w:p>
    <w:p w14:paraId="0162DEF3" w14:textId="77777777" w:rsidR="003E3662" w:rsidRPr="003E3662" w:rsidRDefault="003E3662" w:rsidP="003E3662">
      <w:pPr>
        <w:rPr>
          <w:b/>
          <w:i/>
          <w:color w:val="000000"/>
          <w:sz w:val="22"/>
        </w:rPr>
      </w:pPr>
      <w:r w:rsidRPr="003E3662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E3662" w14:paraId="0E5A0D2E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6C85" w14:textId="2FB84919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F71F" w14:textId="4BD8FE13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1AB4" w14:textId="5E980F5E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5F4D" w14:textId="0A927BA4" w:rsidR="003E3662" w:rsidRPr="003E3662" w:rsidRDefault="003E3662" w:rsidP="003E366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E366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E3662" w14:paraId="2B77AA9F" w14:textId="77777777" w:rsidTr="003E36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6172" w14:textId="28D96EB4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35C5" w14:textId="3878BA2B" w:rsidR="003E3662" w:rsidRPr="003E3662" w:rsidRDefault="003E3662" w:rsidP="003E3662">
            <w:pPr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9ADC" w14:textId="0A8AE81B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0.215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D105" w14:textId="0DF6F72E" w:rsidR="003E3662" w:rsidRPr="003E3662" w:rsidRDefault="003E3662" w:rsidP="003E3662">
            <w:pPr>
              <w:jc w:val="right"/>
              <w:rPr>
                <w:color w:val="000000"/>
                <w:sz w:val="22"/>
              </w:rPr>
            </w:pPr>
            <w:r w:rsidRPr="003E3662">
              <w:rPr>
                <w:color w:val="000000"/>
                <w:sz w:val="22"/>
              </w:rPr>
              <w:t>3.96</w:t>
            </w:r>
          </w:p>
        </w:tc>
      </w:tr>
    </w:tbl>
    <w:p w14:paraId="290F6021" w14:textId="567548FF" w:rsidR="003E3662" w:rsidRPr="003E3662" w:rsidRDefault="003E3662" w:rsidP="003E3662">
      <w:pPr>
        <w:rPr>
          <w:color w:val="000000"/>
          <w:sz w:val="22"/>
        </w:rPr>
      </w:pPr>
    </w:p>
    <w:p w14:paraId="3F7AC009" w14:textId="77777777" w:rsidR="003E3662" w:rsidRPr="003E3662" w:rsidRDefault="003E3662" w:rsidP="003E3662">
      <w:pPr>
        <w:rPr>
          <w:rFonts w:ascii="Courier New" w:hAnsi="Courier New" w:cs="Courier New"/>
          <w:color w:val="000000"/>
          <w:sz w:val="22"/>
        </w:rPr>
      </w:pPr>
    </w:p>
    <w:p w14:paraId="43A4170F" w14:textId="77777777" w:rsidR="003E3662" w:rsidRPr="003E3662" w:rsidRDefault="003E3662" w:rsidP="003E3662">
      <w:pPr>
        <w:rPr>
          <w:b/>
          <w:i/>
          <w:color w:val="000000"/>
          <w:sz w:val="22"/>
        </w:rPr>
      </w:pPr>
    </w:p>
    <w:p w14:paraId="6C7E3BB2" w14:textId="6325FE92" w:rsidR="003E3662" w:rsidRPr="003E3662" w:rsidRDefault="003E3662" w:rsidP="003E3662">
      <w:pPr>
        <w:jc w:val="center"/>
        <w:rPr>
          <w:color w:val="000000"/>
          <w:sz w:val="22"/>
        </w:rPr>
      </w:pPr>
    </w:p>
    <w:sectPr w:rsidR="003E3662" w:rsidRPr="003E3662" w:rsidSect="003E36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AAB77" w14:textId="77777777" w:rsidR="00E3334A" w:rsidRDefault="00E3334A" w:rsidP="003E3662">
      <w:r>
        <w:separator/>
      </w:r>
    </w:p>
  </w:endnote>
  <w:endnote w:type="continuationSeparator" w:id="0">
    <w:p w14:paraId="77E18BE6" w14:textId="77777777" w:rsidR="00E3334A" w:rsidRDefault="00E3334A" w:rsidP="003E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8057" w14:textId="77777777" w:rsidR="003E3662" w:rsidRDefault="003E36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B9467" w14:textId="77777777" w:rsidR="003E3662" w:rsidRDefault="003E36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F8D7" w14:textId="77777777" w:rsidR="003E3662" w:rsidRDefault="003E36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9C9B3" w14:textId="77777777" w:rsidR="00E3334A" w:rsidRDefault="00E3334A" w:rsidP="003E3662">
      <w:r>
        <w:separator/>
      </w:r>
    </w:p>
  </w:footnote>
  <w:footnote w:type="continuationSeparator" w:id="0">
    <w:p w14:paraId="01658AC1" w14:textId="77777777" w:rsidR="00E3334A" w:rsidRDefault="00E3334A" w:rsidP="003E3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5EA0" w14:textId="77777777" w:rsidR="003E3662" w:rsidRDefault="003E36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57DB" w14:textId="77777777" w:rsidR="003E3662" w:rsidRDefault="003E36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A7AA" w14:textId="77777777" w:rsidR="003E3662" w:rsidRDefault="003E36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662"/>
    <w:rsid w:val="003E3662"/>
    <w:rsid w:val="008D060C"/>
    <w:rsid w:val="00CC03D5"/>
    <w:rsid w:val="00E3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620C6"/>
  <w15:chartTrackingRefBased/>
  <w15:docId w15:val="{A032969B-D52C-4929-B790-CCDA43AA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36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3662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3E36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3662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V0WO2RB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IV0WO2RB</Template>
  <TotalTime>3</TotalTime>
  <Pages>40</Pages>
  <Words>13227</Words>
  <Characters>75397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88448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 Musirkepov</dc:creator>
  <cp:keywords/>
  <dc:description/>
  <cp:lastModifiedBy>Maulen</cp:lastModifiedBy>
  <cp:revision>3</cp:revision>
  <dcterms:created xsi:type="dcterms:W3CDTF">2026-07-28T10:16:00Z</dcterms:created>
  <dcterms:modified xsi:type="dcterms:W3CDTF">2026-07-28T10:18:00Z</dcterms:modified>
</cp:coreProperties>
</file>